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5D81" w:rsidRDefault="00605D81" w:rsidP="00D22402">
      <w:pPr>
        <w:jc w:val="right"/>
        <w:rPr>
          <w:rFonts w:ascii="Adobe Caslon Pro Bold" w:hAnsi="Adobe Caslon Pro Bold"/>
          <w:color w:val="808080" w:themeColor="background1" w:themeShade="80"/>
          <w:sz w:val="18"/>
          <w:szCs w:val="18"/>
        </w:rPr>
      </w:pPr>
      <w:bookmarkStart w:id="0" w:name="_GoBack"/>
      <w:bookmarkEnd w:id="0"/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Adjunta de Posgrado y Becas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de Planeación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INDICADORES DE LA MIR DEL PP S190</w:t>
      </w:r>
    </w:p>
    <w:p w:rsidR="004D6C4B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TERCER TRIMESTRE 2017</w:t>
      </w: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442968" w:rsidRDefault="0044296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442968" w:rsidRDefault="0044296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442968" w:rsidRDefault="0044296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B7777D">
        <w:rPr>
          <w:noProof/>
          <w:lang w:eastAsia="es-MX"/>
        </w:rPr>
        <w:drawing>
          <wp:inline distT="0" distB="0" distL="0" distR="0" wp14:anchorId="24008A10" wp14:editId="43BD54FD">
            <wp:extent cx="6332220" cy="95885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95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968" w:rsidRDefault="0044296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tbl>
      <w:tblPr>
        <w:tblW w:w="9900" w:type="dxa"/>
        <w:tblInd w:w="69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40"/>
        <w:gridCol w:w="1900"/>
        <w:gridCol w:w="1800"/>
        <w:gridCol w:w="2260"/>
      </w:tblGrid>
      <w:tr w:rsidR="00442968" w:rsidRPr="00442968" w:rsidTr="00442968">
        <w:trPr>
          <w:trHeight w:val="1050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hideMark/>
          </w:tcPr>
          <w:p w:rsidR="00442968" w:rsidRPr="00442968" w:rsidRDefault="00442968" w:rsidP="00442968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442968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  <w:lang w:eastAsia="es-MX"/>
              </w:rPr>
              <w:t>Método de Calculo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442968" w:rsidRPr="00442968" w:rsidRDefault="00442968" w:rsidP="00442968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442968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Valor de la Meta Alcanzada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442968" w:rsidRPr="00442968" w:rsidRDefault="00442968" w:rsidP="00442968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442968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Numerador Meta Alcanzada</w:t>
            </w:r>
          </w:p>
        </w:tc>
        <w:tc>
          <w:tcPr>
            <w:tcW w:w="2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442968" w:rsidRPr="00442968" w:rsidRDefault="00442968" w:rsidP="00442968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442968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Denominador Meta Alcanzada</w:t>
            </w:r>
          </w:p>
        </w:tc>
      </w:tr>
      <w:tr w:rsidR="00442968" w:rsidRPr="00442968" w:rsidTr="00442968">
        <w:trPr>
          <w:trHeight w:val="1020"/>
        </w:trPr>
        <w:tc>
          <w:tcPr>
            <w:tcW w:w="3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2968" w:rsidRPr="00442968" w:rsidRDefault="00442968" w:rsidP="00442968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44296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((Becas vigentes de posgrado en el periodo x del año t / Becas vigentes de posgrado en el periodo x del año t-1)-1*100)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442968" w:rsidRPr="00442968" w:rsidRDefault="00442968" w:rsidP="00442968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44296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-11.6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442968" w:rsidRPr="00442968" w:rsidRDefault="00442968" w:rsidP="00442968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44296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48,291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442968" w:rsidRPr="00442968" w:rsidRDefault="00442968" w:rsidP="00442968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44296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54,626</w:t>
            </w:r>
          </w:p>
        </w:tc>
      </w:tr>
    </w:tbl>
    <w:p w:rsidR="00442968" w:rsidRDefault="0044296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BD0D97" w:rsidRDefault="00BD0D97" w:rsidP="00B7777D">
      <w:pPr>
        <w:ind w:right="-93"/>
        <w:rPr>
          <w:rFonts w:ascii="Arial" w:hAnsi="Arial" w:cs="Arial"/>
          <w:sz w:val="22"/>
          <w:szCs w:val="22"/>
        </w:rPr>
      </w:pPr>
    </w:p>
    <w:p w:rsid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4621B" w:rsidRDefault="00704118" w:rsidP="00704118">
      <w:pPr>
        <w:ind w:left="708" w:right="-93"/>
        <w:jc w:val="center"/>
        <w:rPr>
          <w:rFonts w:ascii="Soberana Sans" w:hAnsi="Soberana Sans"/>
          <w:color w:val="808080" w:themeColor="background1" w:themeShade="80"/>
          <w:sz w:val="22"/>
          <w:szCs w:val="22"/>
        </w:rPr>
      </w:pPr>
    </w:p>
    <w:sectPr w:rsidR="00704118" w:rsidRPr="0074621B" w:rsidSect="00704118">
      <w:headerReference w:type="default" r:id="rId13"/>
      <w:pgSz w:w="12240" w:h="15840"/>
      <w:pgMar w:top="226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C3716" w:rsidRDefault="00CC3716" w:rsidP="00D22402">
      <w:r>
        <w:separator/>
      </w:r>
    </w:p>
  </w:endnote>
  <w:endnote w:type="continuationSeparator" w:id="0">
    <w:p w:rsidR="00CC3716" w:rsidRDefault="00CC3716" w:rsidP="00D22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ourcesanspro">
    <w:altName w:val="Times New Roman"/>
    <w:panose1 w:val="00000000000000000000"/>
    <w:charset w:val="00"/>
    <w:family w:val="roman"/>
    <w:notTrueType/>
    <w:pitch w:val="default"/>
  </w:font>
  <w:font w:name="Lucida Grande"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dobe Caslon Pro Bold">
    <w:altName w:val="Georgia"/>
    <w:charset w:val="00"/>
    <w:family w:val="auto"/>
    <w:pitch w:val="variable"/>
    <w:sig w:usb0="00000001" w:usb1="5000205B" w:usb2="00000000" w:usb3="00000000" w:csb0="0000009B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oberana San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C3716" w:rsidRDefault="00CC3716" w:rsidP="00D22402">
      <w:r>
        <w:separator/>
      </w:r>
    </w:p>
  </w:footnote>
  <w:footnote w:type="continuationSeparator" w:id="0">
    <w:p w:rsidR="00CC3716" w:rsidRDefault="00CC3716" w:rsidP="00D224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5CE2" w:rsidRDefault="00B45CE2" w:rsidP="008E474F">
    <w:pPr>
      <w:pStyle w:val="Encabezado"/>
      <w:tabs>
        <w:tab w:val="clear" w:pos="4252"/>
        <w:tab w:val="clear" w:pos="8504"/>
        <w:tab w:val="left" w:pos="2154"/>
      </w:tabs>
    </w:pPr>
    <w:r>
      <w:rPr>
        <w:noProof/>
        <w:lang w:eastAsia="es-MX"/>
      </w:rPr>
      <w:drawing>
        <wp:anchor distT="0" distB="0" distL="114300" distR="114300" simplePos="0" relativeHeight="251658240" behindDoc="1" locked="0" layoutInCell="1" allowOverlap="1" wp14:anchorId="4A28DF38" wp14:editId="1D08436F">
          <wp:simplePos x="0" y="0"/>
          <wp:positionH relativeFrom="column">
            <wp:posOffset>-1028700</wp:posOffset>
          </wp:positionH>
          <wp:positionV relativeFrom="paragraph">
            <wp:posOffset>-464185</wp:posOffset>
          </wp:positionV>
          <wp:extent cx="7772400" cy="10130151"/>
          <wp:effectExtent l="0" t="0" r="0" b="508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CartaCONACY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1301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45D34"/>
    <w:multiLevelType w:val="hybridMultilevel"/>
    <w:tmpl w:val="F0AA39B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C70D2"/>
    <w:multiLevelType w:val="hybridMultilevel"/>
    <w:tmpl w:val="8430B11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320DB"/>
    <w:multiLevelType w:val="hybridMultilevel"/>
    <w:tmpl w:val="26FA9BB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>
      <w:start w:val="1"/>
      <w:numFmt w:val="decimal"/>
      <w:lvlText w:val="%4."/>
      <w:lvlJc w:val="left"/>
      <w:pPr>
        <w:ind w:left="2880" w:hanging="360"/>
      </w:pPr>
    </w:lvl>
    <w:lvl w:ilvl="4" w:tplc="080A0019">
      <w:start w:val="1"/>
      <w:numFmt w:val="lowerLetter"/>
      <w:lvlText w:val="%5."/>
      <w:lvlJc w:val="left"/>
      <w:pPr>
        <w:ind w:left="3600" w:hanging="360"/>
      </w:pPr>
    </w:lvl>
    <w:lvl w:ilvl="5" w:tplc="080A001B">
      <w:start w:val="1"/>
      <w:numFmt w:val="lowerRoman"/>
      <w:lvlText w:val="%6."/>
      <w:lvlJc w:val="right"/>
      <w:pPr>
        <w:ind w:left="4320" w:hanging="180"/>
      </w:pPr>
    </w:lvl>
    <w:lvl w:ilvl="6" w:tplc="080A000F">
      <w:start w:val="1"/>
      <w:numFmt w:val="decimal"/>
      <w:lvlText w:val="%7."/>
      <w:lvlJc w:val="left"/>
      <w:pPr>
        <w:ind w:left="5040" w:hanging="360"/>
      </w:pPr>
    </w:lvl>
    <w:lvl w:ilvl="7" w:tplc="080A0019">
      <w:start w:val="1"/>
      <w:numFmt w:val="lowerLetter"/>
      <w:lvlText w:val="%8."/>
      <w:lvlJc w:val="left"/>
      <w:pPr>
        <w:ind w:left="5760" w:hanging="360"/>
      </w:pPr>
    </w:lvl>
    <w:lvl w:ilvl="8" w:tplc="08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2A115B"/>
    <w:multiLevelType w:val="hybridMultilevel"/>
    <w:tmpl w:val="056C560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FA4056"/>
    <w:multiLevelType w:val="hybridMultilevel"/>
    <w:tmpl w:val="E2D830E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75012B"/>
    <w:multiLevelType w:val="hybridMultilevel"/>
    <w:tmpl w:val="D452FF74"/>
    <w:lvl w:ilvl="0" w:tplc="080A000F">
      <w:start w:val="1"/>
      <w:numFmt w:val="decimal"/>
      <w:lvlText w:val="%1."/>
      <w:lvlJc w:val="left"/>
      <w:pPr>
        <w:ind w:left="1004" w:hanging="360"/>
      </w:pPr>
    </w:lvl>
    <w:lvl w:ilvl="1" w:tplc="080A0019" w:tentative="1">
      <w:start w:val="1"/>
      <w:numFmt w:val="lowerLetter"/>
      <w:lvlText w:val="%2."/>
      <w:lvlJc w:val="left"/>
      <w:pPr>
        <w:ind w:left="1724" w:hanging="360"/>
      </w:pPr>
    </w:lvl>
    <w:lvl w:ilvl="2" w:tplc="080A001B" w:tentative="1">
      <w:start w:val="1"/>
      <w:numFmt w:val="lowerRoman"/>
      <w:lvlText w:val="%3."/>
      <w:lvlJc w:val="right"/>
      <w:pPr>
        <w:ind w:left="2444" w:hanging="180"/>
      </w:pPr>
    </w:lvl>
    <w:lvl w:ilvl="3" w:tplc="080A000F" w:tentative="1">
      <w:start w:val="1"/>
      <w:numFmt w:val="decimal"/>
      <w:lvlText w:val="%4."/>
      <w:lvlJc w:val="left"/>
      <w:pPr>
        <w:ind w:left="3164" w:hanging="360"/>
      </w:pPr>
    </w:lvl>
    <w:lvl w:ilvl="4" w:tplc="080A0019" w:tentative="1">
      <w:start w:val="1"/>
      <w:numFmt w:val="lowerLetter"/>
      <w:lvlText w:val="%5."/>
      <w:lvlJc w:val="left"/>
      <w:pPr>
        <w:ind w:left="3884" w:hanging="360"/>
      </w:pPr>
    </w:lvl>
    <w:lvl w:ilvl="5" w:tplc="080A001B" w:tentative="1">
      <w:start w:val="1"/>
      <w:numFmt w:val="lowerRoman"/>
      <w:lvlText w:val="%6."/>
      <w:lvlJc w:val="right"/>
      <w:pPr>
        <w:ind w:left="4604" w:hanging="180"/>
      </w:pPr>
    </w:lvl>
    <w:lvl w:ilvl="6" w:tplc="080A000F" w:tentative="1">
      <w:start w:val="1"/>
      <w:numFmt w:val="decimal"/>
      <w:lvlText w:val="%7."/>
      <w:lvlJc w:val="left"/>
      <w:pPr>
        <w:ind w:left="5324" w:hanging="360"/>
      </w:pPr>
    </w:lvl>
    <w:lvl w:ilvl="7" w:tplc="080A0019" w:tentative="1">
      <w:start w:val="1"/>
      <w:numFmt w:val="lowerLetter"/>
      <w:lvlText w:val="%8."/>
      <w:lvlJc w:val="left"/>
      <w:pPr>
        <w:ind w:left="6044" w:hanging="360"/>
      </w:pPr>
    </w:lvl>
    <w:lvl w:ilvl="8" w:tplc="08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63131763"/>
    <w:multiLevelType w:val="hybridMultilevel"/>
    <w:tmpl w:val="DE46A0D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941D65"/>
    <w:multiLevelType w:val="hybridMultilevel"/>
    <w:tmpl w:val="7704725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2A2B27"/>
    <w:multiLevelType w:val="hybridMultilevel"/>
    <w:tmpl w:val="BEBE026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7715FF"/>
    <w:multiLevelType w:val="hybridMultilevel"/>
    <w:tmpl w:val="37D68C9A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16258F"/>
    <w:multiLevelType w:val="hybridMultilevel"/>
    <w:tmpl w:val="9E54830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10"/>
  </w:num>
  <w:num w:numId="4">
    <w:abstractNumId w:val="6"/>
  </w:num>
  <w:num w:numId="5">
    <w:abstractNumId w:val="1"/>
  </w:num>
  <w:num w:numId="6">
    <w:abstractNumId w:val="2"/>
  </w:num>
  <w:num w:numId="7">
    <w:abstractNumId w:val="7"/>
  </w:num>
  <w:num w:numId="8">
    <w:abstractNumId w:val="8"/>
  </w:num>
  <w:num w:numId="9">
    <w:abstractNumId w:val="8"/>
  </w:num>
  <w:num w:numId="10">
    <w:abstractNumId w:val="5"/>
  </w:num>
  <w:num w:numId="11">
    <w:abstractNumId w:val="4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0D97"/>
    <w:rsid w:val="00014ED4"/>
    <w:rsid w:val="00031A68"/>
    <w:rsid w:val="0004167F"/>
    <w:rsid w:val="00056950"/>
    <w:rsid w:val="000637E3"/>
    <w:rsid w:val="000664B1"/>
    <w:rsid w:val="00066518"/>
    <w:rsid w:val="0007031D"/>
    <w:rsid w:val="00073F92"/>
    <w:rsid w:val="000A43DC"/>
    <w:rsid w:val="000B78FC"/>
    <w:rsid w:val="000C0815"/>
    <w:rsid w:val="000C2DBB"/>
    <w:rsid w:val="000D0703"/>
    <w:rsid w:val="000D3E11"/>
    <w:rsid w:val="000E163D"/>
    <w:rsid w:val="000E2908"/>
    <w:rsid w:val="000E34E1"/>
    <w:rsid w:val="000E45EF"/>
    <w:rsid w:val="000E646E"/>
    <w:rsid w:val="000F2E96"/>
    <w:rsid w:val="000F379A"/>
    <w:rsid w:val="00111CB7"/>
    <w:rsid w:val="0012063A"/>
    <w:rsid w:val="00152A90"/>
    <w:rsid w:val="001638E1"/>
    <w:rsid w:val="001665E8"/>
    <w:rsid w:val="00167908"/>
    <w:rsid w:val="00170D86"/>
    <w:rsid w:val="00175B18"/>
    <w:rsid w:val="001809A5"/>
    <w:rsid w:val="00185CC6"/>
    <w:rsid w:val="00194A78"/>
    <w:rsid w:val="001B66CF"/>
    <w:rsid w:val="001B7A3B"/>
    <w:rsid w:val="001C526D"/>
    <w:rsid w:val="001D15B2"/>
    <w:rsid w:val="001E543A"/>
    <w:rsid w:val="001E5648"/>
    <w:rsid w:val="001F4D00"/>
    <w:rsid w:val="00200403"/>
    <w:rsid w:val="00203D00"/>
    <w:rsid w:val="002103BA"/>
    <w:rsid w:val="00216732"/>
    <w:rsid w:val="002251DB"/>
    <w:rsid w:val="00241517"/>
    <w:rsid w:val="0025619E"/>
    <w:rsid w:val="00287341"/>
    <w:rsid w:val="002A7BEB"/>
    <w:rsid w:val="002B20BE"/>
    <w:rsid w:val="002B24FE"/>
    <w:rsid w:val="002E03BD"/>
    <w:rsid w:val="00312939"/>
    <w:rsid w:val="00316577"/>
    <w:rsid w:val="00326B21"/>
    <w:rsid w:val="00343734"/>
    <w:rsid w:val="00362A19"/>
    <w:rsid w:val="003714B0"/>
    <w:rsid w:val="003753F3"/>
    <w:rsid w:val="003761BB"/>
    <w:rsid w:val="003779FD"/>
    <w:rsid w:val="00386FA9"/>
    <w:rsid w:val="003B0AB2"/>
    <w:rsid w:val="003C088E"/>
    <w:rsid w:val="003D3502"/>
    <w:rsid w:val="003E380A"/>
    <w:rsid w:val="003F5F79"/>
    <w:rsid w:val="00420398"/>
    <w:rsid w:val="00427DE9"/>
    <w:rsid w:val="0043299B"/>
    <w:rsid w:val="00442968"/>
    <w:rsid w:val="00452ED7"/>
    <w:rsid w:val="00456F2D"/>
    <w:rsid w:val="004740A1"/>
    <w:rsid w:val="00475406"/>
    <w:rsid w:val="00483596"/>
    <w:rsid w:val="004A1802"/>
    <w:rsid w:val="004A492D"/>
    <w:rsid w:val="004A6594"/>
    <w:rsid w:val="004C00BB"/>
    <w:rsid w:val="004C0EAD"/>
    <w:rsid w:val="004C2504"/>
    <w:rsid w:val="004C2E1C"/>
    <w:rsid w:val="004D0D38"/>
    <w:rsid w:val="004D6B8D"/>
    <w:rsid w:val="004D6C4B"/>
    <w:rsid w:val="004D7191"/>
    <w:rsid w:val="004E2973"/>
    <w:rsid w:val="004E3E0B"/>
    <w:rsid w:val="004F3498"/>
    <w:rsid w:val="004F374C"/>
    <w:rsid w:val="005019D0"/>
    <w:rsid w:val="005029DC"/>
    <w:rsid w:val="005031CD"/>
    <w:rsid w:val="00504696"/>
    <w:rsid w:val="00505974"/>
    <w:rsid w:val="005117FC"/>
    <w:rsid w:val="0051191C"/>
    <w:rsid w:val="00515800"/>
    <w:rsid w:val="00516E3B"/>
    <w:rsid w:val="00517B83"/>
    <w:rsid w:val="005272DB"/>
    <w:rsid w:val="00541166"/>
    <w:rsid w:val="00541259"/>
    <w:rsid w:val="005435F3"/>
    <w:rsid w:val="005451AF"/>
    <w:rsid w:val="00557064"/>
    <w:rsid w:val="00564ED5"/>
    <w:rsid w:val="005657A8"/>
    <w:rsid w:val="00566FF6"/>
    <w:rsid w:val="00572C4A"/>
    <w:rsid w:val="00575E82"/>
    <w:rsid w:val="00577E77"/>
    <w:rsid w:val="00580F59"/>
    <w:rsid w:val="0058403A"/>
    <w:rsid w:val="005866EE"/>
    <w:rsid w:val="005901B1"/>
    <w:rsid w:val="00590661"/>
    <w:rsid w:val="005949EC"/>
    <w:rsid w:val="005B092B"/>
    <w:rsid w:val="005B527A"/>
    <w:rsid w:val="005C5F5A"/>
    <w:rsid w:val="005D31FE"/>
    <w:rsid w:val="005E6BE6"/>
    <w:rsid w:val="005F4393"/>
    <w:rsid w:val="006056B7"/>
    <w:rsid w:val="00605D81"/>
    <w:rsid w:val="0060697B"/>
    <w:rsid w:val="00615810"/>
    <w:rsid w:val="0063540F"/>
    <w:rsid w:val="00637B4D"/>
    <w:rsid w:val="00646CC2"/>
    <w:rsid w:val="00647583"/>
    <w:rsid w:val="0065022F"/>
    <w:rsid w:val="006537B8"/>
    <w:rsid w:val="006560B1"/>
    <w:rsid w:val="00663A3D"/>
    <w:rsid w:val="006677F9"/>
    <w:rsid w:val="0066782A"/>
    <w:rsid w:val="00671FD0"/>
    <w:rsid w:val="00675173"/>
    <w:rsid w:val="00682ED8"/>
    <w:rsid w:val="00684D5F"/>
    <w:rsid w:val="006A0E16"/>
    <w:rsid w:val="006A2516"/>
    <w:rsid w:val="006A7C2C"/>
    <w:rsid w:val="006B19EC"/>
    <w:rsid w:val="006B1C64"/>
    <w:rsid w:val="006B1D25"/>
    <w:rsid w:val="006B1DF3"/>
    <w:rsid w:val="006C13F8"/>
    <w:rsid w:val="006C2BEB"/>
    <w:rsid w:val="006D0F79"/>
    <w:rsid w:val="006D35F6"/>
    <w:rsid w:val="006D6DA9"/>
    <w:rsid w:val="006F551B"/>
    <w:rsid w:val="006F7A25"/>
    <w:rsid w:val="00704118"/>
    <w:rsid w:val="00704F0C"/>
    <w:rsid w:val="00705FE2"/>
    <w:rsid w:val="00714AF5"/>
    <w:rsid w:val="00715A15"/>
    <w:rsid w:val="00720435"/>
    <w:rsid w:val="00731941"/>
    <w:rsid w:val="00740FA9"/>
    <w:rsid w:val="00746BAF"/>
    <w:rsid w:val="007504C1"/>
    <w:rsid w:val="007517A0"/>
    <w:rsid w:val="00752A5F"/>
    <w:rsid w:val="00755DAD"/>
    <w:rsid w:val="00757A6C"/>
    <w:rsid w:val="007711ED"/>
    <w:rsid w:val="00786342"/>
    <w:rsid w:val="007945C3"/>
    <w:rsid w:val="007A1DFF"/>
    <w:rsid w:val="007A38AF"/>
    <w:rsid w:val="007A7ED8"/>
    <w:rsid w:val="007B385A"/>
    <w:rsid w:val="007B4DE9"/>
    <w:rsid w:val="007B6D45"/>
    <w:rsid w:val="007E6FBF"/>
    <w:rsid w:val="007F2E3F"/>
    <w:rsid w:val="007F473B"/>
    <w:rsid w:val="007F6131"/>
    <w:rsid w:val="007F7C43"/>
    <w:rsid w:val="0080695C"/>
    <w:rsid w:val="008076C4"/>
    <w:rsid w:val="00817F06"/>
    <w:rsid w:val="00821D75"/>
    <w:rsid w:val="008223D9"/>
    <w:rsid w:val="0082279D"/>
    <w:rsid w:val="00825BA3"/>
    <w:rsid w:val="00842311"/>
    <w:rsid w:val="0086415F"/>
    <w:rsid w:val="008649DA"/>
    <w:rsid w:val="00875FD6"/>
    <w:rsid w:val="008807AB"/>
    <w:rsid w:val="008875F3"/>
    <w:rsid w:val="00887E99"/>
    <w:rsid w:val="008A1B69"/>
    <w:rsid w:val="008B5021"/>
    <w:rsid w:val="008B706C"/>
    <w:rsid w:val="008C4ADD"/>
    <w:rsid w:val="008D6860"/>
    <w:rsid w:val="008D7F79"/>
    <w:rsid w:val="008E474F"/>
    <w:rsid w:val="008F0A88"/>
    <w:rsid w:val="0090259A"/>
    <w:rsid w:val="009057B9"/>
    <w:rsid w:val="00915320"/>
    <w:rsid w:val="00917DCC"/>
    <w:rsid w:val="0092215E"/>
    <w:rsid w:val="00930D6B"/>
    <w:rsid w:val="009332BD"/>
    <w:rsid w:val="00940784"/>
    <w:rsid w:val="0094531F"/>
    <w:rsid w:val="00957352"/>
    <w:rsid w:val="009636C6"/>
    <w:rsid w:val="00973344"/>
    <w:rsid w:val="009808DB"/>
    <w:rsid w:val="00981BAA"/>
    <w:rsid w:val="009843BE"/>
    <w:rsid w:val="0099735F"/>
    <w:rsid w:val="009A055B"/>
    <w:rsid w:val="009A1B9C"/>
    <w:rsid w:val="009A599D"/>
    <w:rsid w:val="009B13F8"/>
    <w:rsid w:val="009B1B81"/>
    <w:rsid w:val="009B2D1D"/>
    <w:rsid w:val="009C2BE2"/>
    <w:rsid w:val="009C2EC8"/>
    <w:rsid w:val="009C3E72"/>
    <w:rsid w:val="009C4F6E"/>
    <w:rsid w:val="009C5829"/>
    <w:rsid w:val="009D5507"/>
    <w:rsid w:val="009D65D5"/>
    <w:rsid w:val="009E0A31"/>
    <w:rsid w:val="00A06374"/>
    <w:rsid w:val="00A1510C"/>
    <w:rsid w:val="00A20A6E"/>
    <w:rsid w:val="00A34470"/>
    <w:rsid w:val="00A37BFA"/>
    <w:rsid w:val="00A43726"/>
    <w:rsid w:val="00A475C0"/>
    <w:rsid w:val="00A57080"/>
    <w:rsid w:val="00A6521A"/>
    <w:rsid w:val="00A655A4"/>
    <w:rsid w:val="00A6643E"/>
    <w:rsid w:val="00A7026D"/>
    <w:rsid w:val="00A70F67"/>
    <w:rsid w:val="00A77280"/>
    <w:rsid w:val="00A8116E"/>
    <w:rsid w:val="00A83B52"/>
    <w:rsid w:val="00A97A60"/>
    <w:rsid w:val="00AA1DD6"/>
    <w:rsid w:val="00AA6EF2"/>
    <w:rsid w:val="00AB4F21"/>
    <w:rsid w:val="00AD1243"/>
    <w:rsid w:val="00AD3E26"/>
    <w:rsid w:val="00AE5538"/>
    <w:rsid w:val="00AF474F"/>
    <w:rsid w:val="00AF6124"/>
    <w:rsid w:val="00B020BB"/>
    <w:rsid w:val="00B03188"/>
    <w:rsid w:val="00B039E2"/>
    <w:rsid w:val="00B11893"/>
    <w:rsid w:val="00B22337"/>
    <w:rsid w:val="00B232C6"/>
    <w:rsid w:val="00B2482E"/>
    <w:rsid w:val="00B2687B"/>
    <w:rsid w:val="00B27744"/>
    <w:rsid w:val="00B35AF7"/>
    <w:rsid w:val="00B35B0F"/>
    <w:rsid w:val="00B45CE2"/>
    <w:rsid w:val="00B45F71"/>
    <w:rsid w:val="00B50601"/>
    <w:rsid w:val="00B536E7"/>
    <w:rsid w:val="00B62706"/>
    <w:rsid w:val="00B74774"/>
    <w:rsid w:val="00B76A3C"/>
    <w:rsid w:val="00B7777D"/>
    <w:rsid w:val="00B805CA"/>
    <w:rsid w:val="00B95AB8"/>
    <w:rsid w:val="00BA0E62"/>
    <w:rsid w:val="00BA2851"/>
    <w:rsid w:val="00BA4153"/>
    <w:rsid w:val="00BB0DF2"/>
    <w:rsid w:val="00BC1824"/>
    <w:rsid w:val="00BC2100"/>
    <w:rsid w:val="00BC4DFE"/>
    <w:rsid w:val="00BC7EC1"/>
    <w:rsid w:val="00BD0D97"/>
    <w:rsid w:val="00BD703D"/>
    <w:rsid w:val="00BF0539"/>
    <w:rsid w:val="00BF34BB"/>
    <w:rsid w:val="00BF4428"/>
    <w:rsid w:val="00C20F4E"/>
    <w:rsid w:val="00C216E5"/>
    <w:rsid w:val="00C237A3"/>
    <w:rsid w:val="00C23FD8"/>
    <w:rsid w:val="00C2649F"/>
    <w:rsid w:val="00C327A6"/>
    <w:rsid w:val="00C34D04"/>
    <w:rsid w:val="00C37B5F"/>
    <w:rsid w:val="00C44982"/>
    <w:rsid w:val="00C46435"/>
    <w:rsid w:val="00C52E60"/>
    <w:rsid w:val="00C57162"/>
    <w:rsid w:val="00C603D9"/>
    <w:rsid w:val="00C75893"/>
    <w:rsid w:val="00C80C46"/>
    <w:rsid w:val="00C87C8C"/>
    <w:rsid w:val="00C93D71"/>
    <w:rsid w:val="00C93E34"/>
    <w:rsid w:val="00C95BC2"/>
    <w:rsid w:val="00C96B73"/>
    <w:rsid w:val="00CA7EAA"/>
    <w:rsid w:val="00CB0163"/>
    <w:rsid w:val="00CB724B"/>
    <w:rsid w:val="00CC29C5"/>
    <w:rsid w:val="00CC3716"/>
    <w:rsid w:val="00CC7537"/>
    <w:rsid w:val="00CD5236"/>
    <w:rsid w:val="00CE2B52"/>
    <w:rsid w:val="00CE4DD4"/>
    <w:rsid w:val="00CF515B"/>
    <w:rsid w:val="00CF7EB9"/>
    <w:rsid w:val="00D03C6F"/>
    <w:rsid w:val="00D0545A"/>
    <w:rsid w:val="00D06730"/>
    <w:rsid w:val="00D075B3"/>
    <w:rsid w:val="00D14533"/>
    <w:rsid w:val="00D22402"/>
    <w:rsid w:val="00D43C87"/>
    <w:rsid w:val="00D4602E"/>
    <w:rsid w:val="00D57B92"/>
    <w:rsid w:val="00D60806"/>
    <w:rsid w:val="00D95503"/>
    <w:rsid w:val="00DA7776"/>
    <w:rsid w:val="00DB2458"/>
    <w:rsid w:val="00DB33A3"/>
    <w:rsid w:val="00DC1986"/>
    <w:rsid w:val="00DC4633"/>
    <w:rsid w:val="00DD021D"/>
    <w:rsid w:val="00DF50C2"/>
    <w:rsid w:val="00E01B40"/>
    <w:rsid w:val="00E15752"/>
    <w:rsid w:val="00E16F2A"/>
    <w:rsid w:val="00E17945"/>
    <w:rsid w:val="00E2159C"/>
    <w:rsid w:val="00E22F22"/>
    <w:rsid w:val="00E269C1"/>
    <w:rsid w:val="00E316A0"/>
    <w:rsid w:val="00E324FF"/>
    <w:rsid w:val="00E52C3E"/>
    <w:rsid w:val="00E550A0"/>
    <w:rsid w:val="00E56773"/>
    <w:rsid w:val="00E70FBB"/>
    <w:rsid w:val="00E86D02"/>
    <w:rsid w:val="00EA3BAC"/>
    <w:rsid w:val="00EB07D1"/>
    <w:rsid w:val="00EB670D"/>
    <w:rsid w:val="00EC2B56"/>
    <w:rsid w:val="00ED288C"/>
    <w:rsid w:val="00EF17E1"/>
    <w:rsid w:val="00EF5930"/>
    <w:rsid w:val="00EF7D76"/>
    <w:rsid w:val="00F0225B"/>
    <w:rsid w:val="00F02711"/>
    <w:rsid w:val="00F066A4"/>
    <w:rsid w:val="00F16B85"/>
    <w:rsid w:val="00F21C83"/>
    <w:rsid w:val="00F21DB4"/>
    <w:rsid w:val="00F322AB"/>
    <w:rsid w:val="00F40A08"/>
    <w:rsid w:val="00F54113"/>
    <w:rsid w:val="00F70857"/>
    <w:rsid w:val="00F75962"/>
    <w:rsid w:val="00F76E13"/>
    <w:rsid w:val="00F87073"/>
    <w:rsid w:val="00F87C3E"/>
    <w:rsid w:val="00F92837"/>
    <w:rsid w:val="00F95D70"/>
    <w:rsid w:val="00F964AB"/>
    <w:rsid w:val="00F975C2"/>
    <w:rsid w:val="00FA653F"/>
    <w:rsid w:val="00FB689C"/>
    <w:rsid w:val="00FD60AA"/>
    <w:rsid w:val="00FE67AE"/>
    <w:rsid w:val="00FE7413"/>
    <w:rsid w:val="00FF32F2"/>
    <w:rsid w:val="00FF550E"/>
    <w:rsid w:val="00FF77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300"/>
  <w15:docId w15:val="{B6611700-7199-4771-B3C7-9C724C4D98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MX"/>
    </w:rPr>
  </w:style>
  <w:style w:type="paragraph" w:styleId="Ttulo3">
    <w:name w:val="heading 3"/>
    <w:basedOn w:val="Normal"/>
    <w:link w:val="Ttulo3Car"/>
    <w:uiPriority w:val="9"/>
    <w:qFormat/>
    <w:rsid w:val="00DD021D"/>
    <w:pPr>
      <w:spacing w:before="375" w:after="225" w:line="450" w:lineRule="atLeast"/>
      <w:outlineLvl w:val="2"/>
    </w:pPr>
    <w:rPr>
      <w:rFonts w:ascii="sourcesanspro" w:eastAsia="Times New Roman" w:hAnsi="sourcesanspro" w:cs="Times New Roman"/>
      <w:color w:val="D45F4A"/>
      <w:sz w:val="38"/>
      <w:szCs w:val="38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22402"/>
  </w:style>
  <w:style w:type="paragraph" w:styleId="Piedepgina">
    <w:name w:val="footer"/>
    <w:basedOn w:val="Normal"/>
    <w:link w:val="Piedepgina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22402"/>
  </w:style>
  <w:style w:type="paragraph" w:styleId="Textodeglobo">
    <w:name w:val="Balloon Text"/>
    <w:basedOn w:val="Normal"/>
    <w:link w:val="TextodegloboCar"/>
    <w:uiPriority w:val="99"/>
    <w:semiHidden/>
    <w:unhideWhenUsed/>
    <w:rsid w:val="00D22402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22402"/>
    <w:rPr>
      <w:rFonts w:ascii="Lucida Grande" w:hAnsi="Lucida Grande"/>
      <w:sz w:val="18"/>
      <w:szCs w:val="18"/>
    </w:rPr>
  </w:style>
  <w:style w:type="paragraph" w:styleId="Prrafodelista">
    <w:name w:val="List Paragraph"/>
    <w:basedOn w:val="Normal"/>
    <w:uiPriority w:val="34"/>
    <w:qFormat/>
    <w:rsid w:val="0025619E"/>
    <w:pPr>
      <w:ind w:left="720"/>
      <w:contextualSpacing/>
    </w:pPr>
  </w:style>
  <w:style w:type="table" w:styleId="Tablaconcuadrcula">
    <w:name w:val="Table Grid"/>
    <w:basedOn w:val="Tablanormal"/>
    <w:uiPriority w:val="59"/>
    <w:rsid w:val="00FF774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-nfasis3">
    <w:name w:val="Light List Accent 3"/>
    <w:basedOn w:val="Tablanormal"/>
    <w:uiPriority w:val="61"/>
    <w:rsid w:val="00AB4F21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Sinespaciado">
    <w:name w:val="No Spacing"/>
    <w:uiPriority w:val="1"/>
    <w:qFormat/>
    <w:rsid w:val="00EF5930"/>
  </w:style>
  <w:style w:type="table" w:styleId="Sombreadomedio1-nfasis1">
    <w:name w:val="Medium Shading 1 Accent 1"/>
    <w:basedOn w:val="Tablanormal"/>
    <w:uiPriority w:val="63"/>
    <w:rsid w:val="00EF5930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Nmerodepgina">
    <w:name w:val="page number"/>
    <w:basedOn w:val="Fuentedeprrafopredeter"/>
    <w:uiPriority w:val="99"/>
    <w:unhideWhenUsed/>
    <w:rsid w:val="009808DB"/>
  </w:style>
  <w:style w:type="character" w:styleId="Hipervnculo">
    <w:name w:val="Hyperlink"/>
    <w:basedOn w:val="Fuentedeprrafopredeter"/>
    <w:uiPriority w:val="99"/>
    <w:unhideWhenUsed/>
    <w:rsid w:val="00786342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786342"/>
    <w:rPr>
      <w:color w:val="800080" w:themeColor="followedHyperlink"/>
      <w:u w:val="single"/>
    </w:rPr>
  </w:style>
  <w:style w:type="paragraph" w:customStyle="1" w:styleId="Default">
    <w:name w:val="Default"/>
    <w:rsid w:val="00BF4428"/>
    <w:pPr>
      <w:autoSpaceDE w:val="0"/>
      <w:autoSpaceDN w:val="0"/>
      <w:adjustRightInd w:val="0"/>
    </w:pPr>
    <w:rPr>
      <w:rFonts w:ascii="Arial" w:hAnsi="Arial" w:cs="Arial"/>
      <w:color w:val="000000"/>
      <w:lang w:val="es-MX"/>
    </w:rPr>
  </w:style>
  <w:style w:type="character" w:customStyle="1" w:styleId="Ttulo3Car">
    <w:name w:val="Título 3 Car"/>
    <w:basedOn w:val="Fuentedeprrafopredeter"/>
    <w:link w:val="Ttulo3"/>
    <w:uiPriority w:val="9"/>
    <w:rsid w:val="00DD021D"/>
    <w:rPr>
      <w:rFonts w:ascii="sourcesanspro" w:eastAsia="Times New Roman" w:hAnsi="sourcesanspro" w:cs="Times New Roman"/>
      <w:color w:val="D45F4A"/>
      <w:sz w:val="38"/>
      <w:szCs w:val="38"/>
      <w:lang w:val="es-MX"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73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07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4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uarios\debra\Escritorio\AAA-INFORME%20Y%20METAS%20SEPTIEMBRE%202017\PLANTILLA%20NOTA%20METODOL&#211;GICA-MEDIOS%20DE%20VERIFICACI&#211;N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1cc3f603-284b-4333-a315-fee5013cdd4b">H6ZYT34SJH3R-170-2</_dlc_DocId>
    <_dlc_DocIdUrl xmlns="1cc3f603-284b-4333-a315-fee5013cdd4b">
      <Url>http://comunidadconacyt/UTPCIE/DDDCyT/_layouts/DocIdRedir.aspx?ID=H6ZYT34SJH3R-170-2</Url>
      <Description>H6ZYT34SJH3R-170-2</Description>
    </_dlc_DocIdUrl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337D1BAC4C98E448710BE787AFA9316" ma:contentTypeVersion="6" ma:contentTypeDescription="Crear nuevo documento." ma:contentTypeScope="" ma:versionID="48392abbee7bf5270675da2aaaa79bd1">
  <xsd:schema xmlns:xsd="http://www.w3.org/2001/XMLSchema" xmlns:xs="http://www.w3.org/2001/XMLSchema" xmlns:p="http://schemas.microsoft.com/office/2006/metadata/properties" xmlns:ns2="1cc3f603-284b-4333-a315-fee5013cdd4b" targetNamespace="http://schemas.microsoft.com/office/2006/metadata/properties" ma:root="true" ma:fieldsID="8be41209ca4c7a57afc686fd3ff4140e" ns2:_="">
    <xsd:import namespace="1cc3f603-284b-4333-a315-fee5013cdd4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c3f603-284b-4333-a315-fee5013cdd4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Identificador persistente" ma:description="Mantener el identificador al agregar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DD47F3-B5B7-4CAC-A802-83AC76C54C57}">
  <ds:schemaRefs>
    <ds:schemaRef ds:uri="http://schemas.microsoft.com/office/2006/metadata/properties"/>
    <ds:schemaRef ds:uri="http://schemas.microsoft.com/office/infopath/2007/PartnerControls"/>
    <ds:schemaRef ds:uri="1cc3f603-284b-4333-a315-fee5013cdd4b"/>
  </ds:schemaRefs>
</ds:datastoreItem>
</file>

<file path=customXml/itemProps2.xml><?xml version="1.0" encoding="utf-8"?>
<ds:datastoreItem xmlns:ds="http://schemas.openxmlformats.org/officeDocument/2006/customXml" ds:itemID="{016EEF55-A229-48A1-A1B6-55D7281F41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c3f603-284b-4333-a315-fee5013cdd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076364E-2E7C-4B00-A38B-BEB4D2ADC79D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79B2D818-3C85-4F78-A77D-04B1A4ACC683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3416DE3B-04BE-4892-B199-B29642E68A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PLANTILLA NOTA METODOLÓGICA-MEDIOS DE VERIFICACIÓN</Template>
  <TotalTime>0</TotalTime>
  <Pages>1</Pages>
  <Words>57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SEMARNAT</Company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Janov Aida Debra Haber Borsuk</dc:creator>
  <cp:lastModifiedBy>Lap18 ATA</cp:lastModifiedBy>
  <cp:revision>2</cp:revision>
  <cp:lastPrinted>2017-01-17T18:21:00Z</cp:lastPrinted>
  <dcterms:created xsi:type="dcterms:W3CDTF">2017-11-07T01:55:00Z</dcterms:created>
  <dcterms:modified xsi:type="dcterms:W3CDTF">2017-11-07T01:55:00Z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c6d01ea4-eaad-4bdb-97be-3696358e4562</vt:lpwstr>
  </property>
  <property fmtid="{D5CDD505-2E9C-101B-9397-08002B2CF9AE}" pid="3" name="ContentTypeId">
    <vt:lpwstr>0x010100D337D1BAC4C98E448710BE787AFA9316</vt:lpwstr>
  </property>
</Properties>
</file>