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D81" w:rsidRDefault="00605D81" w:rsidP="00D22402">
      <w:pPr>
        <w:jc w:val="right"/>
        <w:rPr>
          <w:rFonts w:ascii="Adobe Caslon Pro Bold" w:hAnsi="Adobe Caslon Pro Bold"/>
          <w:color w:val="808080" w:themeColor="background1" w:themeShade="80"/>
          <w:sz w:val="18"/>
          <w:szCs w:val="18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Adjunta de Posgrado y Becas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Dirección de Planeación</w:t>
      </w: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704118" w:rsidRP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INDICADORES DE LA MIR DEL PP S190</w:t>
      </w:r>
    </w:p>
    <w:p w:rsidR="004D6C4B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704118">
        <w:rPr>
          <w:rFonts w:ascii="Arial" w:hAnsi="Arial" w:cs="Arial"/>
          <w:sz w:val="22"/>
          <w:szCs w:val="22"/>
        </w:rPr>
        <w:t>TERCER TRIMESTRE 2017</w:t>
      </w: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BD0D97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p w:rsidR="00BD0D97" w:rsidRDefault="002E73B2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  <w:r w:rsidRPr="002E73B2">
        <w:rPr>
          <w:noProof/>
          <w:lang w:eastAsia="es-MX"/>
        </w:rPr>
        <w:drawing>
          <wp:inline distT="0" distB="0" distL="0" distR="0">
            <wp:extent cx="6332220" cy="958852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958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118" w:rsidRDefault="00704118" w:rsidP="00704118">
      <w:pPr>
        <w:ind w:left="708" w:right="-93"/>
        <w:jc w:val="center"/>
        <w:rPr>
          <w:rFonts w:ascii="Arial" w:hAnsi="Arial" w:cs="Arial"/>
          <w:sz w:val="22"/>
          <w:szCs w:val="22"/>
        </w:rPr>
      </w:pPr>
    </w:p>
    <w:tbl>
      <w:tblPr>
        <w:tblW w:w="9900" w:type="dxa"/>
        <w:tblInd w:w="6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40"/>
        <w:gridCol w:w="1900"/>
        <w:gridCol w:w="1800"/>
        <w:gridCol w:w="2260"/>
      </w:tblGrid>
      <w:tr w:rsidR="00461D9D" w:rsidRPr="00461D9D" w:rsidTr="00461D9D">
        <w:trPr>
          <w:trHeight w:val="1050"/>
        </w:trPr>
        <w:tc>
          <w:tcPr>
            <w:tcW w:w="3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hideMark/>
          </w:tcPr>
          <w:p w:rsidR="00461D9D" w:rsidRPr="00461D9D" w:rsidRDefault="00461D9D" w:rsidP="00461D9D">
            <w:pPr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</w:pPr>
            <w:bookmarkStart w:id="0" w:name="_GoBack"/>
            <w:bookmarkEnd w:id="0"/>
            <w:r w:rsidRPr="00461D9D">
              <w:rPr>
                <w:rFonts w:ascii="Calibri" w:eastAsia="Times New Roman" w:hAnsi="Calibri" w:cs="Calibri"/>
                <w:b/>
                <w:bCs/>
                <w:color w:val="FFFFFF"/>
                <w:sz w:val="20"/>
                <w:szCs w:val="20"/>
                <w:lang w:eastAsia="es-MX"/>
              </w:rPr>
              <w:t>Método de Calculo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461D9D" w:rsidRPr="00461D9D" w:rsidRDefault="00461D9D" w:rsidP="00461D9D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461D9D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Valor de la Meta Alcanzada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461D9D" w:rsidRPr="00461D9D" w:rsidRDefault="00461D9D" w:rsidP="00461D9D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461D9D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Numerador Meta Alcanzada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hideMark/>
          </w:tcPr>
          <w:p w:rsidR="00461D9D" w:rsidRPr="00461D9D" w:rsidRDefault="00461D9D" w:rsidP="00461D9D">
            <w:pPr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</w:pPr>
            <w:r w:rsidRPr="00461D9D"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  <w:lang w:eastAsia="es-MX"/>
              </w:rPr>
              <w:t>Denominador Meta Alcanzada</w:t>
            </w:r>
          </w:p>
        </w:tc>
      </w:tr>
      <w:tr w:rsidR="00461D9D" w:rsidRPr="00461D9D" w:rsidTr="00461D9D">
        <w:trPr>
          <w:trHeight w:val="1050"/>
        </w:trPr>
        <w:tc>
          <w:tcPr>
            <w:tcW w:w="3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461D9D" w:rsidRPr="00461D9D" w:rsidRDefault="00461D9D" w:rsidP="00461D9D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461D9D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(Número de convocatorias publicadas en el periodo t/ Número de convocatorias autorizadas para el periodo t)*100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hideMark/>
          </w:tcPr>
          <w:p w:rsidR="00461D9D" w:rsidRPr="00461D9D" w:rsidRDefault="00461D9D" w:rsidP="00461D9D">
            <w:pPr>
              <w:jc w:val="center"/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</w:pPr>
            <w:r w:rsidRPr="00461D9D">
              <w:rPr>
                <w:rFonts w:ascii="Calibri" w:eastAsia="Times New Roman" w:hAnsi="Calibri" w:cs="Calibri"/>
                <w:sz w:val="20"/>
                <w:szCs w:val="20"/>
                <w:lang w:eastAsia="es-MX"/>
              </w:rPr>
              <w:t>100%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461D9D" w:rsidRPr="00461D9D" w:rsidRDefault="00461D9D" w:rsidP="00461D9D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461D9D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72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EEF3"/>
            <w:noWrap/>
            <w:hideMark/>
          </w:tcPr>
          <w:p w:rsidR="00461D9D" w:rsidRPr="00461D9D" w:rsidRDefault="00461D9D" w:rsidP="00461D9D">
            <w:pPr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</w:pPr>
            <w:r w:rsidRPr="00461D9D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MX"/>
              </w:rPr>
              <w:t>72</w:t>
            </w:r>
          </w:p>
        </w:tc>
      </w:tr>
    </w:tbl>
    <w:p w:rsidR="00704118" w:rsidRPr="0074621B" w:rsidRDefault="00704118" w:rsidP="00704118">
      <w:pPr>
        <w:ind w:left="708" w:right="-93"/>
        <w:jc w:val="center"/>
        <w:rPr>
          <w:rFonts w:ascii="Soberana Sans" w:hAnsi="Soberana Sans"/>
          <w:color w:val="808080" w:themeColor="background1" w:themeShade="80"/>
          <w:sz w:val="22"/>
          <w:szCs w:val="22"/>
        </w:rPr>
      </w:pPr>
    </w:p>
    <w:sectPr w:rsidR="00704118" w:rsidRPr="0074621B" w:rsidSect="00704118">
      <w:headerReference w:type="default" r:id="rId13"/>
      <w:pgSz w:w="12240" w:h="15840"/>
      <w:pgMar w:top="226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0C8E" w:rsidRDefault="00320C8E" w:rsidP="00D22402">
      <w:r>
        <w:separator/>
      </w:r>
    </w:p>
  </w:endnote>
  <w:endnote w:type="continuationSeparator" w:id="0">
    <w:p w:rsidR="00320C8E" w:rsidRDefault="00320C8E" w:rsidP="00D224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ourcesanspro">
    <w:altName w:val="Times New Roman"/>
    <w:panose1 w:val="00000000000000000000"/>
    <w:charset w:val="00"/>
    <w:family w:val="roman"/>
    <w:notTrueType/>
    <w:pitch w:val="default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 Bold">
    <w:altName w:val="Georgia"/>
    <w:charset w:val="00"/>
    <w:family w:val="auto"/>
    <w:pitch w:val="variable"/>
    <w:sig w:usb0="00000001" w:usb1="5000205B" w:usb2="00000000" w:usb3="00000000" w:csb0="0000009B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oberana San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0C8E" w:rsidRDefault="00320C8E" w:rsidP="00D22402">
      <w:r>
        <w:separator/>
      </w:r>
    </w:p>
  </w:footnote>
  <w:footnote w:type="continuationSeparator" w:id="0">
    <w:p w:rsidR="00320C8E" w:rsidRDefault="00320C8E" w:rsidP="00D224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5CE2" w:rsidRDefault="00B45CE2" w:rsidP="008E474F">
    <w:pPr>
      <w:pStyle w:val="Encabezado"/>
      <w:tabs>
        <w:tab w:val="clear" w:pos="4252"/>
        <w:tab w:val="clear" w:pos="8504"/>
        <w:tab w:val="left" w:pos="2154"/>
      </w:tabs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4A28DF38" wp14:editId="1D08436F">
          <wp:simplePos x="0" y="0"/>
          <wp:positionH relativeFrom="column">
            <wp:posOffset>-1028700</wp:posOffset>
          </wp:positionH>
          <wp:positionV relativeFrom="paragraph">
            <wp:posOffset>-464185</wp:posOffset>
          </wp:positionV>
          <wp:extent cx="7772400" cy="10130151"/>
          <wp:effectExtent l="0" t="0" r="0" b="508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CartaCONACY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1301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45D34"/>
    <w:multiLevelType w:val="hybridMultilevel"/>
    <w:tmpl w:val="F0AA39B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C70D2"/>
    <w:multiLevelType w:val="hybridMultilevel"/>
    <w:tmpl w:val="8430B11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320DB"/>
    <w:multiLevelType w:val="hybridMultilevel"/>
    <w:tmpl w:val="26FA9BB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>
      <w:start w:val="1"/>
      <w:numFmt w:val="lowerRoman"/>
      <w:lvlText w:val="%3."/>
      <w:lvlJc w:val="right"/>
      <w:pPr>
        <w:ind w:left="2160" w:hanging="180"/>
      </w:pPr>
    </w:lvl>
    <w:lvl w:ilvl="3" w:tplc="080A000F">
      <w:start w:val="1"/>
      <w:numFmt w:val="decimal"/>
      <w:lvlText w:val="%4."/>
      <w:lvlJc w:val="left"/>
      <w:pPr>
        <w:ind w:left="2880" w:hanging="360"/>
      </w:pPr>
    </w:lvl>
    <w:lvl w:ilvl="4" w:tplc="080A0019">
      <w:start w:val="1"/>
      <w:numFmt w:val="lowerLetter"/>
      <w:lvlText w:val="%5."/>
      <w:lvlJc w:val="left"/>
      <w:pPr>
        <w:ind w:left="3600" w:hanging="360"/>
      </w:pPr>
    </w:lvl>
    <w:lvl w:ilvl="5" w:tplc="080A001B">
      <w:start w:val="1"/>
      <w:numFmt w:val="lowerRoman"/>
      <w:lvlText w:val="%6."/>
      <w:lvlJc w:val="right"/>
      <w:pPr>
        <w:ind w:left="4320" w:hanging="180"/>
      </w:pPr>
    </w:lvl>
    <w:lvl w:ilvl="6" w:tplc="080A000F">
      <w:start w:val="1"/>
      <w:numFmt w:val="decimal"/>
      <w:lvlText w:val="%7."/>
      <w:lvlJc w:val="left"/>
      <w:pPr>
        <w:ind w:left="5040" w:hanging="360"/>
      </w:pPr>
    </w:lvl>
    <w:lvl w:ilvl="7" w:tplc="080A0019">
      <w:start w:val="1"/>
      <w:numFmt w:val="lowerLetter"/>
      <w:lvlText w:val="%8."/>
      <w:lvlJc w:val="left"/>
      <w:pPr>
        <w:ind w:left="5760" w:hanging="360"/>
      </w:pPr>
    </w:lvl>
    <w:lvl w:ilvl="8" w:tplc="08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2A115B"/>
    <w:multiLevelType w:val="hybridMultilevel"/>
    <w:tmpl w:val="056C560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FA4056"/>
    <w:multiLevelType w:val="hybridMultilevel"/>
    <w:tmpl w:val="E2D830E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75012B"/>
    <w:multiLevelType w:val="hybridMultilevel"/>
    <w:tmpl w:val="D452FF74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63131763"/>
    <w:multiLevelType w:val="hybridMultilevel"/>
    <w:tmpl w:val="DE46A0D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D941D65"/>
    <w:multiLevelType w:val="hybridMultilevel"/>
    <w:tmpl w:val="7704725C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2A2B27"/>
    <w:multiLevelType w:val="hybridMultilevel"/>
    <w:tmpl w:val="BEBE02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7715FF"/>
    <w:multiLevelType w:val="hybridMultilevel"/>
    <w:tmpl w:val="37D68C9A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C16258F"/>
    <w:multiLevelType w:val="hybridMultilevel"/>
    <w:tmpl w:val="9E54830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6"/>
  </w:num>
  <w:num w:numId="5">
    <w:abstractNumId w:val="1"/>
  </w:num>
  <w:num w:numId="6">
    <w:abstractNumId w:val="2"/>
  </w:num>
  <w:num w:numId="7">
    <w:abstractNumId w:val="7"/>
  </w:num>
  <w:num w:numId="8">
    <w:abstractNumId w:val="8"/>
  </w:num>
  <w:num w:numId="9">
    <w:abstractNumId w:val="8"/>
  </w:num>
  <w:num w:numId="10">
    <w:abstractNumId w:val="5"/>
  </w:num>
  <w:num w:numId="11">
    <w:abstractNumId w:val="4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0D97"/>
    <w:rsid w:val="00014ED4"/>
    <w:rsid w:val="00031A68"/>
    <w:rsid w:val="0004167F"/>
    <w:rsid w:val="00056950"/>
    <w:rsid w:val="000637E3"/>
    <w:rsid w:val="000664B1"/>
    <w:rsid w:val="00066518"/>
    <w:rsid w:val="0007031D"/>
    <w:rsid w:val="00073F92"/>
    <w:rsid w:val="000A43DC"/>
    <w:rsid w:val="000B78FC"/>
    <w:rsid w:val="000C0815"/>
    <w:rsid w:val="000C2DBB"/>
    <w:rsid w:val="000D0703"/>
    <w:rsid w:val="000D3E11"/>
    <w:rsid w:val="000E163D"/>
    <w:rsid w:val="000E2908"/>
    <w:rsid w:val="000E34E1"/>
    <w:rsid w:val="000E45EF"/>
    <w:rsid w:val="000E646E"/>
    <w:rsid w:val="000F2E96"/>
    <w:rsid w:val="000F379A"/>
    <w:rsid w:val="00111CB7"/>
    <w:rsid w:val="0012063A"/>
    <w:rsid w:val="00152A90"/>
    <w:rsid w:val="001638E1"/>
    <w:rsid w:val="001665E8"/>
    <w:rsid w:val="00167908"/>
    <w:rsid w:val="00170D86"/>
    <w:rsid w:val="00175B18"/>
    <w:rsid w:val="001809A5"/>
    <w:rsid w:val="00185CC6"/>
    <w:rsid w:val="00194A78"/>
    <w:rsid w:val="001B66CF"/>
    <w:rsid w:val="001B7A3B"/>
    <w:rsid w:val="001C526D"/>
    <w:rsid w:val="001D15B2"/>
    <w:rsid w:val="001E543A"/>
    <w:rsid w:val="001E5648"/>
    <w:rsid w:val="001F4D00"/>
    <w:rsid w:val="00200403"/>
    <w:rsid w:val="00203D00"/>
    <w:rsid w:val="002103BA"/>
    <w:rsid w:val="00216732"/>
    <w:rsid w:val="002251DB"/>
    <w:rsid w:val="00241517"/>
    <w:rsid w:val="0025619E"/>
    <w:rsid w:val="00287341"/>
    <w:rsid w:val="002A7BEB"/>
    <w:rsid w:val="002B20BE"/>
    <w:rsid w:val="002B24FE"/>
    <w:rsid w:val="002E03BD"/>
    <w:rsid w:val="002E73B2"/>
    <w:rsid w:val="00312939"/>
    <w:rsid w:val="00316577"/>
    <w:rsid w:val="00320C8E"/>
    <w:rsid w:val="00326B21"/>
    <w:rsid w:val="00343734"/>
    <w:rsid w:val="00362A19"/>
    <w:rsid w:val="003714B0"/>
    <w:rsid w:val="003753F3"/>
    <w:rsid w:val="003761BB"/>
    <w:rsid w:val="003779FD"/>
    <w:rsid w:val="00386FA9"/>
    <w:rsid w:val="003B0AB2"/>
    <w:rsid w:val="003C088E"/>
    <w:rsid w:val="003D3502"/>
    <w:rsid w:val="003E380A"/>
    <w:rsid w:val="003F5F79"/>
    <w:rsid w:val="00420398"/>
    <w:rsid w:val="00427DE9"/>
    <w:rsid w:val="0043299B"/>
    <w:rsid w:val="00452ED7"/>
    <w:rsid w:val="00456F2D"/>
    <w:rsid w:val="00461D9D"/>
    <w:rsid w:val="004740A1"/>
    <w:rsid w:val="00475406"/>
    <w:rsid w:val="00483596"/>
    <w:rsid w:val="004A1802"/>
    <w:rsid w:val="004A492D"/>
    <w:rsid w:val="004A6594"/>
    <w:rsid w:val="004C00BB"/>
    <w:rsid w:val="004C0EAD"/>
    <w:rsid w:val="004C2504"/>
    <w:rsid w:val="004C2E1C"/>
    <w:rsid w:val="004D0D38"/>
    <w:rsid w:val="004D6B8D"/>
    <w:rsid w:val="004D6C4B"/>
    <w:rsid w:val="004D7191"/>
    <w:rsid w:val="004E2973"/>
    <w:rsid w:val="004E3E0B"/>
    <w:rsid w:val="004F3498"/>
    <w:rsid w:val="004F374C"/>
    <w:rsid w:val="005019D0"/>
    <w:rsid w:val="005029DC"/>
    <w:rsid w:val="005031CD"/>
    <w:rsid w:val="00504696"/>
    <w:rsid w:val="00505974"/>
    <w:rsid w:val="005117FC"/>
    <w:rsid w:val="0051191C"/>
    <w:rsid w:val="00515800"/>
    <w:rsid w:val="00516E3B"/>
    <w:rsid w:val="00517B83"/>
    <w:rsid w:val="005272DB"/>
    <w:rsid w:val="00541166"/>
    <w:rsid w:val="00541259"/>
    <w:rsid w:val="005435F3"/>
    <w:rsid w:val="005451AF"/>
    <w:rsid w:val="00557064"/>
    <w:rsid w:val="00564ED5"/>
    <w:rsid w:val="005657A8"/>
    <w:rsid w:val="00566FF6"/>
    <w:rsid w:val="00572C4A"/>
    <w:rsid w:val="00575E82"/>
    <w:rsid w:val="00577E77"/>
    <w:rsid w:val="00580F59"/>
    <w:rsid w:val="0058403A"/>
    <w:rsid w:val="005866EE"/>
    <w:rsid w:val="005901B1"/>
    <w:rsid w:val="00590661"/>
    <w:rsid w:val="005949EC"/>
    <w:rsid w:val="005B092B"/>
    <w:rsid w:val="005B527A"/>
    <w:rsid w:val="005C5F5A"/>
    <w:rsid w:val="005D31FE"/>
    <w:rsid w:val="005E6BE6"/>
    <w:rsid w:val="005F4393"/>
    <w:rsid w:val="006056B7"/>
    <w:rsid w:val="00605D81"/>
    <w:rsid w:val="0060697B"/>
    <w:rsid w:val="00615810"/>
    <w:rsid w:val="0063540F"/>
    <w:rsid w:val="00637B4D"/>
    <w:rsid w:val="00646CC2"/>
    <w:rsid w:val="00647583"/>
    <w:rsid w:val="0065022F"/>
    <w:rsid w:val="006560B1"/>
    <w:rsid w:val="00663A3D"/>
    <w:rsid w:val="006677F9"/>
    <w:rsid w:val="0066782A"/>
    <w:rsid w:val="00671FD0"/>
    <w:rsid w:val="00675173"/>
    <w:rsid w:val="00682ED8"/>
    <w:rsid w:val="00684D5F"/>
    <w:rsid w:val="006A0E16"/>
    <w:rsid w:val="006A2516"/>
    <w:rsid w:val="006A7C2C"/>
    <w:rsid w:val="006B19EC"/>
    <w:rsid w:val="006B1C64"/>
    <w:rsid w:val="006B1D25"/>
    <w:rsid w:val="006B1DF3"/>
    <w:rsid w:val="006C13F8"/>
    <w:rsid w:val="006C2BEB"/>
    <w:rsid w:val="006D0F79"/>
    <w:rsid w:val="006D35F6"/>
    <w:rsid w:val="006D6DA9"/>
    <w:rsid w:val="006F551B"/>
    <w:rsid w:val="006F7A25"/>
    <w:rsid w:val="00704118"/>
    <w:rsid w:val="00704F0C"/>
    <w:rsid w:val="00705FE2"/>
    <w:rsid w:val="00714AF5"/>
    <w:rsid w:val="00715A15"/>
    <w:rsid w:val="00720435"/>
    <w:rsid w:val="00731941"/>
    <w:rsid w:val="00740FA9"/>
    <w:rsid w:val="00746BAF"/>
    <w:rsid w:val="007504C1"/>
    <w:rsid w:val="007517A0"/>
    <w:rsid w:val="00752A5F"/>
    <w:rsid w:val="00755DAD"/>
    <w:rsid w:val="00757A6C"/>
    <w:rsid w:val="007711ED"/>
    <w:rsid w:val="00786342"/>
    <w:rsid w:val="007945C3"/>
    <w:rsid w:val="007A1DFF"/>
    <w:rsid w:val="007A38AF"/>
    <w:rsid w:val="007A7ED8"/>
    <w:rsid w:val="007B385A"/>
    <w:rsid w:val="007B4DE9"/>
    <w:rsid w:val="007B6D45"/>
    <w:rsid w:val="007E6FBF"/>
    <w:rsid w:val="007F2E3F"/>
    <w:rsid w:val="007F473B"/>
    <w:rsid w:val="007F6131"/>
    <w:rsid w:val="007F7C43"/>
    <w:rsid w:val="0080695C"/>
    <w:rsid w:val="008076C4"/>
    <w:rsid w:val="00817F06"/>
    <w:rsid w:val="00821D75"/>
    <w:rsid w:val="008223D9"/>
    <w:rsid w:val="0082279D"/>
    <w:rsid w:val="00825BA3"/>
    <w:rsid w:val="00842311"/>
    <w:rsid w:val="0086415F"/>
    <w:rsid w:val="008649DA"/>
    <w:rsid w:val="00875FD6"/>
    <w:rsid w:val="008807AB"/>
    <w:rsid w:val="008875F3"/>
    <w:rsid w:val="00887E99"/>
    <w:rsid w:val="008A1B69"/>
    <w:rsid w:val="008B5021"/>
    <w:rsid w:val="008B706C"/>
    <w:rsid w:val="008C4ADD"/>
    <w:rsid w:val="008D6860"/>
    <w:rsid w:val="008D7F79"/>
    <w:rsid w:val="008E474F"/>
    <w:rsid w:val="008F0A88"/>
    <w:rsid w:val="0090259A"/>
    <w:rsid w:val="009057B9"/>
    <w:rsid w:val="00915320"/>
    <w:rsid w:val="00917DCC"/>
    <w:rsid w:val="0092215E"/>
    <w:rsid w:val="00930D6B"/>
    <w:rsid w:val="009332BD"/>
    <w:rsid w:val="00940784"/>
    <w:rsid w:val="0094531F"/>
    <w:rsid w:val="00957352"/>
    <w:rsid w:val="009636C6"/>
    <w:rsid w:val="00973344"/>
    <w:rsid w:val="009808DB"/>
    <w:rsid w:val="00981BAA"/>
    <w:rsid w:val="009843BE"/>
    <w:rsid w:val="0099735F"/>
    <w:rsid w:val="009A055B"/>
    <w:rsid w:val="009A1B9C"/>
    <w:rsid w:val="009A599D"/>
    <w:rsid w:val="009B13F8"/>
    <w:rsid w:val="009B2D1D"/>
    <w:rsid w:val="009C2BE2"/>
    <w:rsid w:val="009C2EC8"/>
    <w:rsid w:val="009C3E72"/>
    <w:rsid w:val="009C4F6E"/>
    <w:rsid w:val="009C5829"/>
    <w:rsid w:val="009D5507"/>
    <w:rsid w:val="009D65D5"/>
    <w:rsid w:val="009E0A31"/>
    <w:rsid w:val="00A06374"/>
    <w:rsid w:val="00A1510C"/>
    <w:rsid w:val="00A20A6E"/>
    <w:rsid w:val="00A34470"/>
    <w:rsid w:val="00A37BFA"/>
    <w:rsid w:val="00A43726"/>
    <w:rsid w:val="00A475C0"/>
    <w:rsid w:val="00A57080"/>
    <w:rsid w:val="00A6521A"/>
    <w:rsid w:val="00A655A4"/>
    <w:rsid w:val="00A6643E"/>
    <w:rsid w:val="00A7026D"/>
    <w:rsid w:val="00A70F67"/>
    <w:rsid w:val="00A77280"/>
    <w:rsid w:val="00A8116E"/>
    <w:rsid w:val="00A83B52"/>
    <w:rsid w:val="00A97A60"/>
    <w:rsid w:val="00AA1DD6"/>
    <w:rsid w:val="00AA6EF2"/>
    <w:rsid w:val="00AB4F21"/>
    <w:rsid w:val="00AD1243"/>
    <w:rsid w:val="00AD3E26"/>
    <w:rsid w:val="00AE5538"/>
    <w:rsid w:val="00AF474F"/>
    <w:rsid w:val="00AF6124"/>
    <w:rsid w:val="00B020BB"/>
    <w:rsid w:val="00B03188"/>
    <w:rsid w:val="00B039E2"/>
    <w:rsid w:val="00B11893"/>
    <w:rsid w:val="00B22337"/>
    <w:rsid w:val="00B232C6"/>
    <w:rsid w:val="00B2482E"/>
    <w:rsid w:val="00B2687B"/>
    <w:rsid w:val="00B27744"/>
    <w:rsid w:val="00B35AF7"/>
    <w:rsid w:val="00B35B0F"/>
    <w:rsid w:val="00B45CE2"/>
    <w:rsid w:val="00B45F71"/>
    <w:rsid w:val="00B50601"/>
    <w:rsid w:val="00B536E7"/>
    <w:rsid w:val="00B62706"/>
    <w:rsid w:val="00B74774"/>
    <w:rsid w:val="00B76A3C"/>
    <w:rsid w:val="00B805CA"/>
    <w:rsid w:val="00B95AB8"/>
    <w:rsid w:val="00BA0E62"/>
    <w:rsid w:val="00BA2851"/>
    <w:rsid w:val="00BA4153"/>
    <w:rsid w:val="00BB0DF2"/>
    <w:rsid w:val="00BC1824"/>
    <w:rsid w:val="00BC2100"/>
    <w:rsid w:val="00BC4DFE"/>
    <w:rsid w:val="00BC7EC1"/>
    <w:rsid w:val="00BD0D97"/>
    <w:rsid w:val="00BD703D"/>
    <w:rsid w:val="00BF0539"/>
    <w:rsid w:val="00BF34BB"/>
    <w:rsid w:val="00BF4428"/>
    <w:rsid w:val="00C20F4E"/>
    <w:rsid w:val="00C216E5"/>
    <w:rsid w:val="00C237A3"/>
    <w:rsid w:val="00C23FD8"/>
    <w:rsid w:val="00C2649F"/>
    <w:rsid w:val="00C327A6"/>
    <w:rsid w:val="00C34D04"/>
    <w:rsid w:val="00C37B5F"/>
    <w:rsid w:val="00C44982"/>
    <w:rsid w:val="00C46435"/>
    <w:rsid w:val="00C52E60"/>
    <w:rsid w:val="00C57162"/>
    <w:rsid w:val="00C603D9"/>
    <w:rsid w:val="00C75893"/>
    <w:rsid w:val="00C80C46"/>
    <w:rsid w:val="00C87C8C"/>
    <w:rsid w:val="00C93D71"/>
    <w:rsid w:val="00C93E34"/>
    <w:rsid w:val="00C95BC2"/>
    <w:rsid w:val="00C96B73"/>
    <w:rsid w:val="00CA7EAA"/>
    <w:rsid w:val="00CB0163"/>
    <w:rsid w:val="00CB724B"/>
    <w:rsid w:val="00CC29C5"/>
    <w:rsid w:val="00CC7537"/>
    <w:rsid w:val="00CD5236"/>
    <w:rsid w:val="00CE2B52"/>
    <w:rsid w:val="00CE4DD4"/>
    <w:rsid w:val="00CF515B"/>
    <w:rsid w:val="00CF7EB9"/>
    <w:rsid w:val="00D03C6F"/>
    <w:rsid w:val="00D0545A"/>
    <w:rsid w:val="00D06730"/>
    <w:rsid w:val="00D075B3"/>
    <w:rsid w:val="00D14533"/>
    <w:rsid w:val="00D22402"/>
    <w:rsid w:val="00D43C87"/>
    <w:rsid w:val="00D4602E"/>
    <w:rsid w:val="00D57B92"/>
    <w:rsid w:val="00D60806"/>
    <w:rsid w:val="00D95503"/>
    <w:rsid w:val="00DA7776"/>
    <w:rsid w:val="00DB2458"/>
    <w:rsid w:val="00DB33A3"/>
    <w:rsid w:val="00DC1986"/>
    <w:rsid w:val="00DC4633"/>
    <w:rsid w:val="00DD021D"/>
    <w:rsid w:val="00DF50C2"/>
    <w:rsid w:val="00E01B40"/>
    <w:rsid w:val="00E15752"/>
    <w:rsid w:val="00E16F2A"/>
    <w:rsid w:val="00E17945"/>
    <w:rsid w:val="00E2159C"/>
    <w:rsid w:val="00E22F22"/>
    <w:rsid w:val="00E269C1"/>
    <w:rsid w:val="00E316A0"/>
    <w:rsid w:val="00E324FF"/>
    <w:rsid w:val="00E52C3E"/>
    <w:rsid w:val="00E550A0"/>
    <w:rsid w:val="00E56773"/>
    <w:rsid w:val="00E86D02"/>
    <w:rsid w:val="00EA3BAC"/>
    <w:rsid w:val="00EB07D1"/>
    <w:rsid w:val="00EB670D"/>
    <w:rsid w:val="00EC2B56"/>
    <w:rsid w:val="00ED288C"/>
    <w:rsid w:val="00EF17E1"/>
    <w:rsid w:val="00EF5930"/>
    <w:rsid w:val="00EF7D76"/>
    <w:rsid w:val="00F0225B"/>
    <w:rsid w:val="00F02711"/>
    <w:rsid w:val="00F066A4"/>
    <w:rsid w:val="00F16B85"/>
    <w:rsid w:val="00F21C83"/>
    <w:rsid w:val="00F21DB4"/>
    <w:rsid w:val="00F322AB"/>
    <w:rsid w:val="00F40A08"/>
    <w:rsid w:val="00F54113"/>
    <w:rsid w:val="00F70857"/>
    <w:rsid w:val="00F75962"/>
    <w:rsid w:val="00F76E13"/>
    <w:rsid w:val="00F87073"/>
    <w:rsid w:val="00F87C3E"/>
    <w:rsid w:val="00F92837"/>
    <w:rsid w:val="00F95D70"/>
    <w:rsid w:val="00F964AB"/>
    <w:rsid w:val="00F975C2"/>
    <w:rsid w:val="00FA653F"/>
    <w:rsid w:val="00FB689C"/>
    <w:rsid w:val="00FD60AA"/>
    <w:rsid w:val="00FE67AE"/>
    <w:rsid w:val="00FE7413"/>
    <w:rsid w:val="00FF1B96"/>
    <w:rsid w:val="00FF32F2"/>
    <w:rsid w:val="00FF550E"/>
    <w:rsid w:val="00FF7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00"/>
  <w15:docId w15:val="{B6611700-7199-4771-B3C7-9C724C4D9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MX"/>
    </w:rPr>
  </w:style>
  <w:style w:type="paragraph" w:styleId="Ttulo3">
    <w:name w:val="heading 3"/>
    <w:basedOn w:val="Normal"/>
    <w:link w:val="Ttulo3Car"/>
    <w:uiPriority w:val="9"/>
    <w:qFormat/>
    <w:rsid w:val="00DD021D"/>
    <w:pPr>
      <w:spacing w:before="375" w:after="225" w:line="450" w:lineRule="atLeast"/>
      <w:outlineLvl w:val="2"/>
    </w:pPr>
    <w:rPr>
      <w:rFonts w:ascii="sourcesanspro" w:eastAsia="Times New Roman" w:hAnsi="sourcesanspro" w:cs="Times New Roman"/>
      <w:color w:val="D45F4A"/>
      <w:sz w:val="38"/>
      <w:szCs w:val="38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2402"/>
  </w:style>
  <w:style w:type="paragraph" w:styleId="Piedepgina">
    <w:name w:val="footer"/>
    <w:basedOn w:val="Normal"/>
    <w:link w:val="PiedepginaCar"/>
    <w:uiPriority w:val="99"/>
    <w:unhideWhenUsed/>
    <w:rsid w:val="00D2240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2402"/>
  </w:style>
  <w:style w:type="paragraph" w:styleId="Textodeglobo">
    <w:name w:val="Balloon Text"/>
    <w:basedOn w:val="Normal"/>
    <w:link w:val="TextodegloboCar"/>
    <w:uiPriority w:val="99"/>
    <w:semiHidden/>
    <w:unhideWhenUsed/>
    <w:rsid w:val="00D2240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402"/>
    <w:rPr>
      <w:rFonts w:ascii="Lucida Grande" w:hAnsi="Lucida Grande"/>
      <w:sz w:val="18"/>
      <w:szCs w:val="18"/>
    </w:rPr>
  </w:style>
  <w:style w:type="paragraph" w:styleId="Prrafodelista">
    <w:name w:val="List Paragraph"/>
    <w:basedOn w:val="Normal"/>
    <w:uiPriority w:val="34"/>
    <w:qFormat/>
    <w:rsid w:val="0025619E"/>
    <w:pPr>
      <w:ind w:left="720"/>
      <w:contextualSpacing/>
    </w:pPr>
  </w:style>
  <w:style w:type="table" w:styleId="Tablaconcuadrcula">
    <w:name w:val="Table Grid"/>
    <w:basedOn w:val="Tablanormal"/>
    <w:uiPriority w:val="59"/>
    <w:rsid w:val="00FF77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AB4F21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Sinespaciado">
    <w:name w:val="No Spacing"/>
    <w:uiPriority w:val="1"/>
    <w:qFormat/>
    <w:rsid w:val="00EF5930"/>
  </w:style>
  <w:style w:type="table" w:styleId="Sombreadomedio1-nfasis1">
    <w:name w:val="Medium Shading 1 Accent 1"/>
    <w:basedOn w:val="Tablanormal"/>
    <w:uiPriority w:val="63"/>
    <w:rsid w:val="00EF5930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Nmerodepgina">
    <w:name w:val="page number"/>
    <w:basedOn w:val="Fuentedeprrafopredeter"/>
    <w:uiPriority w:val="99"/>
    <w:unhideWhenUsed/>
    <w:rsid w:val="009808DB"/>
  </w:style>
  <w:style w:type="character" w:styleId="Hipervnculo">
    <w:name w:val="Hyperlink"/>
    <w:basedOn w:val="Fuentedeprrafopredeter"/>
    <w:uiPriority w:val="99"/>
    <w:unhideWhenUsed/>
    <w:rsid w:val="00786342"/>
    <w:rPr>
      <w:color w:val="0000FF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86342"/>
    <w:rPr>
      <w:color w:val="800080" w:themeColor="followedHyperlink"/>
      <w:u w:val="single"/>
    </w:rPr>
  </w:style>
  <w:style w:type="paragraph" w:customStyle="1" w:styleId="Default">
    <w:name w:val="Default"/>
    <w:rsid w:val="00BF4428"/>
    <w:pPr>
      <w:autoSpaceDE w:val="0"/>
      <w:autoSpaceDN w:val="0"/>
      <w:adjustRightInd w:val="0"/>
    </w:pPr>
    <w:rPr>
      <w:rFonts w:ascii="Arial" w:hAnsi="Arial" w:cs="Arial"/>
      <w:color w:val="000000"/>
      <w:lang w:val="es-MX"/>
    </w:rPr>
  </w:style>
  <w:style w:type="character" w:customStyle="1" w:styleId="Ttulo3Car">
    <w:name w:val="Título 3 Car"/>
    <w:basedOn w:val="Fuentedeprrafopredeter"/>
    <w:link w:val="Ttulo3"/>
    <w:uiPriority w:val="9"/>
    <w:rsid w:val="00DD021D"/>
    <w:rPr>
      <w:rFonts w:ascii="sourcesanspro" w:eastAsia="Times New Roman" w:hAnsi="sourcesanspro" w:cs="Times New Roman"/>
      <w:color w:val="D45F4A"/>
      <w:sz w:val="38"/>
      <w:szCs w:val="38"/>
      <w:lang w:val="es-MX"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73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07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7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uarios\debra\Escritorio\AAA-INFORME%20Y%20METAS%20SEPTIEMBRE%202017\PLANTILLA%20NOTA%20METODOL&#211;GICA-MEDIOS%20DE%20VERIFICACI&#211;N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37D1BAC4C98E448710BE787AFA9316" ma:contentTypeVersion="6" ma:contentTypeDescription="Crear nuevo documento." ma:contentTypeScope="" ma:versionID="48392abbee7bf5270675da2aaaa79bd1">
  <xsd:schema xmlns:xsd="http://www.w3.org/2001/XMLSchema" xmlns:xs="http://www.w3.org/2001/XMLSchema" xmlns:p="http://schemas.microsoft.com/office/2006/metadata/properties" xmlns:ns2="1cc3f603-284b-4333-a315-fee5013cdd4b" targetNamespace="http://schemas.microsoft.com/office/2006/metadata/properties" ma:root="true" ma:fieldsID="8be41209ca4c7a57afc686fd3ff4140e" ns2:_="">
    <xsd:import namespace="1cc3f603-284b-4333-a315-fee5013cdd4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c3f603-284b-4333-a315-fee5013cdd4b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Identificador persistente" ma:description="Mantener el identificador al agregar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cc3f603-284b-4333-a315-fee5013cdd4b">H6ZYT34SJH3R-170-2</_dlc_DocId>
    <_dlc_DocIdUrl xmlns="1cc3f603-284b-4333-a315-fee5013cdd4b">
      <Url>http://comunidadconacyt/UTPCIE/DDDCyT/_layouts/DocIdRedir.aspx?ID=H6ZYT34SJH3R-170-2</Url>
      <Description>H6ZYT34SJH3R-170-2</Description>
    </_dlc_DocIdUrl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6EEF55-A229-48A1-A1B6-55D7281F418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c3f603-284b-4333-a315-fee5013cdd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BDD47F3-B5B7-4CAC-A802-83AC76C54C57}">
  <ds:schemaRefs>
    <ds:schemaRef ds:uri="http://schemas.microsoft.com/office/2006/metadata/properties"/>
    <ds:schemaRef ds:uri="http://schemas.microsoft.com/office/infopath/2007/PartnerControls"/>
    <ds:schemaRef ds:uri="1cc3f603-284b-4333-a315-fee5013cdd4b"/>
  </ds:schemaRefs>
</ds:datastoreItem>
</file>

<file path=customXml/itemProps3.xml><?xml version="1.0" encoding="utf-8"?>
<ds:datastoreItem xmlns:ds="http://schemas.openxmlformats.org/officeDocument/2006/customXml" ds:itemID="{79B2D818-3C85-4F78-A77D-04B1A4ACC68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076364E-2E7C-4B00-A38B-BEB4D2ADC79D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DE58A48E-A7D9-48D2-8F76-11C9D5657D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PLANTILLA NOTA METODOLÓGICA-MEDIOS DE VERIFICACIÓN.dotx</Template>
  <TotalTime>3</TotalTime>
  <Pages>1</Pages>
  <Words>53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SEMARNAT</Company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Janov Aida Debra Haber Borsuk</dc:creator>
  <cp:lastModifiedBy>Janov Aida Debra Haber Borsuk</cp:lastModifiedBy>
  <cp:revision>5</cp:revision>
  <cp:lastPrinted>2017-01-17T18:21:00Z</cp:lastPrinted>
  <dcterms:created xsi:type="dcterms:W3CDTF">2017-10-05T15:01:00Z</dcterms:created>
  <dcterms:modified xsi:type="dcterms:W3CDTF">2017-10-06T16:52:00Z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ItemGuid">
    <vt:lpwstr>c6d01ea4-eaad-4bdb-97be-3696358e4562</vt:lpwstr>
  </property>
  <property fmtid="{D5CDD505-2E9C-101B-9397-08002B2CF9AE}" pid="3" name="ContentTypeId">
    <vt:lpwstr>0x010100D337D1BAC4C98E448710BE787AFA9316</vt:lpwstr>
  </property>
</Properties>
</file>