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Default="004E1552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4E1552">
        <w:rPr>
          <w:noProof/>
          <w:lang w:eastAsia="es-MX"/>
        </w:rPr>
        <w:drawing>
          <wp:inline distT="0" distB="0" distL="0" distR="0">
            <wp:extent cx="6332220" cy="982902"/>
            <wp:effectExtent l="0" t="0" r="0" b="825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982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118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tbl>
      <w:tblPr>
        <w:tblW w:w="9900" w:type="dxa"/>
        <w:tblInd w:w="7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1900"/>
        <w:gridCol w:w="1800"/>
        <w:gridCol w:w="2260"/>
      </w:tblGrid>
      <w:tr w:rsidR="008B2BAF" w:rsidRPr="008B2BAF" w:rsidTr="008B2BAF">
        <w:trPr>
          <w:trHeight w:val="1050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8B2BAF" w:rsidRPr="008B2BAF" w:rsidRDefault="008B2BAF" w:rsidP="008B2BAF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</w:pPr>
            <w:bookmarkStart w:id="0" w:name="_GoBack"/>
            <w:bookmarkEnd w:id="0"/>
            <w:r w:rsidRPr="008B2BAF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8B2BAF" w:rsidRPr="008B2BAF" w:rsidRDefault="008B2BAF" w:rsidP="008B2BA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8B2BA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8B2BAF" w:rsidRPr="008B2BAF" w:rsidRDefault="008B2BAF" w:rsidP="008B2BA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8B2BA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8B2BAF" w:rsidRPr="008B2BAF" w:rsidRDefault="008B2BAF" w:rsidP="008B2BAF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8B2BAF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8B2BAF" w:rsidRPr="008B2BAF" w:rsidTr="008B2BAF">
        <w:trPr>
          <w:trHeight w:val="1440"/>
        </w:trPr>
        <w:tc>
          <w:tcPr>
            <w:tcW w:w="3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BAF" w:rsidRPr="008B2BAF" w:rsidRDefault="008B2BAF" w:rsidP="008B2BA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8B2BA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(Número de apoyos formalizados de acuerdo a los tiempos señalados en las convocatorias en el periodo t / Número de apoyos a formalizar en el periodo t )*100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hideMark/>
          </w:tcPr>
          <w:p w:rsidR="008B2BAF" w:rsidRPr="008B2BAF" w:rsidRDefault="008B2BAF" w:rsidP="008B2BA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8B2BA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99%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8B2BAF" w:rsidRPr="008B2BAF" w:rsidRDefault="008B2BAF" w:rsidP="008B2BA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8B2BA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25,473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8B2BAF" w:rsidRPr="008B2BAF" w:rsidRDefault="008B2BAF" w:rsidP="008B2BAF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8B2BAF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25,750</w:t>
            </w:r>
          </w:p>
        </w:tc>
      </w:tr>
    </w:tbl>
    <w:p w:rsidR="008B2BAF" w:rsidRPr="0074621B" w:rsidRDefault="008B2BAF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8B2BAF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69B4" w:rsidRDefault="004369B4" w:rsidP="00D22402">
      <w:r>
        <w:separator/>
      </w:r>
    </w:p>
  </w:endnote>
  <w:endnote w:type="continuationSeparator" w:id="0">
    <w:p w:rsidR="004369B4" w:rsidRDefault="004369B4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69B4" w:rsidRDefault="004369B4" w:rsidP="00D22402">
      <w:r>
        <w:separator/>
      </w:r>
    </w:p>
  </w:footnote>
  <w:footnote w:type="continuationSeparator" w:id="0">
    <w:p w:rsidR="004369B4" w:rsidRDefault="004369B4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2063A"/>
    <w:rsid w:val="00152A90"/>
    <w:rsid w:val="001638E1"/>
    <w:rsid w:val="00163916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E03BD"/>
    <w:rsid w:val="00312939"/>
    <w:rsid w:val="00316577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369B4"/>
    <w:rsid w:val="00452ED7"/>
    <w:rsid w:val="00456F2D"/>
    <w:rsid w:val="004740A1"/>
    <w:rsid w:val="00475406"/>
    <w:rsid w:val="00483596"/>
    <w:rsid w:val="004A180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1552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5810"/>
    <w:rsid w:val="0063540F"/>
    <w:rsid w:val="00637B4D"/>
    <w:rsid w:val="00646CC2"/>
    <w:rsid w:val="00647583"/>
    <w:rsid w:val="0065022F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7C2C"/>
    <w:rsid w:val="006B19EC"/>
    <w:rsid w:val="006B1C64"/>
    <w:rsid w:val="006B1D25"/>
    <w:rsid w:val="006B1DF3"/>
    <w:rsid w:val="006C13F8"/>
    <w:rsid w:val="006C2BEB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2BAF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D71"/>
    <w:rsid w:val="00C93E34"/>
    <w:rsid w:val="00C95BC2"/>
    <w:rsid w:val="00C96B73"/>
    <w:rsid w:val="00CA7EAA"/>
    <w:rsid w:val="00CB0163"/>
    <w:rsid w:val="00CB724B"/>
    <w:rsid w:val="00CC29C5"/>
    <w:rsid w:val="00CC7537"/>
    <w:rsid w:val="00CD5236"/>
    <w:rsid w:val="00CE2B52"/>
    <w:rsid w:val="00CE4DD4"/>
    <w:rsid w:val="00CF515B"/>
    <w:rsid w:val="00CF7EB9"/>
    <w:rsid w:val="00D03C6F"/>
    <w:rsid w:val="00D0545A"/>
    <w:rsid w:val="00D06730"/>
    <w:rsid w:val="00D075B3"/>
    <w:rsid w:val="00D14533"/>
    <w:rsid w:val="00D22402"/>
    <w:rsid w:val="00D43C87"/>
    <w:rsid w:val="00D4602E"/>
    <w:rsid w:val="00D57B92"/>
    <w:rsid w:val="00D60806"/>
    <w:rsid w:val="00D95503"/>
    <w:rsid w:val="00DA7776"/>
    <w:rsid w:val="00DB2458"/>
    <w:rsid w:val="00DB33A3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86D02"/>
    <w:rsid w:val="00EA3BAC"/>
    <w:rsid w:val="00EB07D1"/>
    <w:rsid w:val="00EB670D"/>
    <w:rsid w:val="00EC2B56"/>
    <w:rsid w:val="00ED288C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B689C"/>
    <w:rsid w:val="00FD60AA"/>
    <w:rsid w:val="00FE67AE"/>
    <w:rsid w:val="00FE7413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512E626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5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3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CD058DAD-F749-4A6E-9576-99DE68F2D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VERIFICACIÓN.dotx</Template>
  <TotalTime>2</TotalTime>
  <Pages>1</Pages>
  <Words>62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Janov Aida Debra Haber Borsuk</cp:lastModifiedBy>
  <cp:revision>6</cp:revision>
  <cp:lastPrinted>2017-01-17T18:21:00Z</cp:lastPrinted>
  <dcterms:created xsi:type="dcterms:W3CDTF">2017-10-05T15:01:00Z</dcterms:created>
  <dcterms:modified xsi:type="dcterms:W3CDTF">2017-10-06T16:53:00Z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