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5D81" w:rsidRDefault="00605D81" w:rsidP="00D22402">
      <w:pPr>
        <w:jc w:val="right"/>
        <w:rPr>
          <w:rFonts w:ascii="Adobe Caslon Pro Bold" w:hAnsi="Adobe Caslon Pro Bold"/>
          <w:color w:val="808080" w:themeColor="background1" w:themeShade="80"/>
          <w:sz w:val="18"/>
          <w:szCs w:val="18"/>
        </w:rPr>
      </w:pPr>
      <w:bookmarkStart w:id="0" w:name="_GoBack"/>
      <w:bookmarkEnd w:id="0"/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704118">
        <w:rPr>
          <w:rFonts w:ascii="Arial" w:hAnsi="Arial" w:cs="Arial"/>
          <w:sz w:val="22"/>
          <w:szCs w:val="22"/>
        </w:rPr>
        <w:t>Dirección Adjunta de Posgrado y Becas</w:t>
      </w: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704118">
        <w:rPr>
          <w:rFonts w:ascii="Arial" w:hAnsi="Arial" w:cs="Arial"/>
          <w:sz w:val="22"/>
          <w:szCs w:val="22"/>
        </w:rPr>
        <w:t>Dirección de Planeación</w:t>
      </w: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704118">
        <w:rPr>
          <w:rFonts w:ascii="Arial" w:hAnsi="Arial" w:cs="Arial"/>
          <w:sz w:val="22"/>
          <w:szCs w:val="22"/>
        </w:rPr>
        <w:t>INDICADORES DE LA MIR DEL PP S190</w:t>
      </w:r>
    </w:p>
    <w:p w:rsidR="004D6C4B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704118">
        <w:rPr>
          <w:rFonts w:ascii="Arial" w:hAnsi="Arial" w:cs="Arial"/>
          <w:sz w:val="22"/>
          <w:szCs w:val="22"/>
        </w:rPr>
        <w:t>TERCER TRIMESTRE 2017</w:t>
      </w:r>
    </w:p>
    <w:p w:rsidR="00BD0D97" w:rsidRDefault="00BD0D97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BD0D97" w:rsidRDefault="00BD0D97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BD0D97" w:rsidRDefault="00BD0D97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BD0D97">
        <w:rPr>
          <w:noProof/>
          <w:lang w:eastAsia="es-MX"/>
        </w:rPr>
        <w:drawing>
          <wp:inline distT="0" distB="0" distL="0" distR="0">
            <wp:extent cx="6332220" cy="1034801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1034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tbl>
      <w:tblPr>
        <w:tblW w:w="9900" w:type="dxa"/>
        <w:tblInd w:w="5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940"/>
        <w:gridCol w:w="1900"/>
        <w:gridCol w:w="1800"/>
        <w:gridCol w:w="2260"/>
      </w:tblGrid>
      <w:tr w:rsidR="001C1882" w:rsidRPr="001C1882" w:rsidTr="001C1882">
        <w:trPr>
          <w:trHeight w:val="1050"/>
        </w:trPr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B050"/>
            <w:hideMark/>
          </w:tcPr>
          <w:p w:rsidR="001C1882" w:rsidRPr="001C1882" w:rsidRDefault="001C1882" w:rsidP="001C1882">
            <w:pPr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22"/>
                <w:szCs w:val="22"/>
                <w:lang w:eastAsia="es-MX"/>
              </w:rPr>
            </w:pPr>
            <w:r w:rsidRPr="001C1882">
              <w:rPr>
                <w:rFonts w:ascii="Calibri" w:eastAsia="Times New Roman" w:hAnsi="Calibri" w:cs="Calibri"/>
                <w:b/>
                <w:bCs/>
                <w:color w:val="FFFFFF"/>
                <w:sz w:val="22"/>
                <w:szCs w:val="22"/>
                <w:lang w:eastAsia="es-MX"/>
              </w:rPr>
              <w:t>Método de Calculo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2060"/>
            <w:hideMark/>
          </w:tcPr>
          <w:p w:rsidR="001C1882" w:rsidRPr="001C1882" w:rsidRDefault="001C1882" w:rsidP="001C1882">
            <w:pPr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</w:pPr>
            <w:r w:rsidRPr="001C1882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  <w:t>Valor de la Meta Alcanzada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2060"/>
            <w:hideMark/>
          </w:tcPr>
          <w:p w:rsidR="001C1882" w:rsidRPr="001C1882" w:rsidRDefault="001C1882" w:rsidP="001C1882">
            <w:pPr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</w:pPr>
            <w:r w:rsidRPr="001C1882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  <w:t>Numerador Meta Alcanzada</w:t>
            </w:r>
          </w:p>
        </w:tc>
        <w:tc>
          <w:tcPr>
            <w:tcW w:w="2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2060"/>
            <w:hideMark/>
          </w:tcPr>
          <w:p w:rsidR="001C1882" w:rsidRPr="001C1882" w:rsidRDefault="001C1882" w:rsidP="001C1882">
            <w:pPr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</w:pPr>
            <w:r w:rsidRPr="001C1882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  <w:t>Denominador Meta Alcanzada</w:t>
            </w:r>
          </w:p>
        </w:tc>
      </w:tr>
      <w:tr w:rsidR="001C1882" w:rsidRPr="001C1882" w:rsidTr="001C1882">
        <w:trPr>
          <w:trHeight w:val="2310"/>
        </w:trPr>
        <w:tc>
          <w:tcPr>
            <w:tcW w:w="3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C1882" w:rsidRPr="001C1882" w:rsidRDefault="001C1882" w:rsidP="001C1882">
            <w:pPr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1C1882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(Becas Nuevas de posgrado otorgadas en el periodo x del año t / Total de solicitudes de Becas Nuevas de Posgrado recibidas en el periodo x del año t)*100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hideMark/>
          </w:tcPr>
          <w:p w:rsidR="001C1882" w:rsidRPr="001C1882" w:rsidRDefault="001C1882" w:rsidP="001C1882">
            <w:pPr>
              <w:jc w:val="center"/>
              <w:rPr>
                <w:rFonts w:ascii="Calibri" w:eastAsia="Times New Roman" w:hAnsi="Calibri" w:cs="Calibri"/>
                <w:i/>
                <w:color w:val="000000"/>
                <w:sz w:val="20"/>
                <w:szCs w:val="20"/>
                <w:lang w:eastAsia="es-MX"/>
              </w:rPr>
            </w:pPr>
            <w:r w:rsidRPr="001C1882">
              <w:rPr>
                <w:rFonts w:ascii="Calibri" w:eastAsia="Times New Roman" w:hAnsi="Calibri" w:cs="Calibri"/>
                <w:i/>
                <w:color w:val="000000"/>
                <w:sz w:val="20"/>
                <w:szCs w:val="20"/>
                <w:lang w:eastAsia="es-MX"/>
              </w:rPr>
              <w:t>62%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noWrap/>
            <w:hideMark/>
          </w:tcPr>
          <w:p w:rsidR="001C1882" w:rsidRPr="001C1882" w:rsidRDefault="001C1882" w:rsidP="001C1882">
            <w:pPr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1C1882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18,324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noWrap/>
            <w:hideMark/>
          </w:tcPr>
          <w:p w:rsidR="001C1882" w:rsidRPr="001C1882" w:rsidRDefault="001C1882" w:rsidP="001C1882">
            <w:pPr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1C1882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29,662</w:t>
            </w:r>
          </w:p>
        </w:tc>
      </w:tr>
    </w:tbl>
    <w:p w:rsidR="00704118" w:rsidRPr="0074621B" w:rsidRDefault="00704118" w:rsidP="00704118">
      <w:pPr>
        <w:ind w:left="708" w:right="-93"/>
        <w:jc w:val="center"/>
        <w:rPr>
          <w:rFonts w:ascii="Soberana Sans" w:hAnsi="Soberana Sans"/>
          <w:color w:val="808080" w:themeColor="background1" w:themeShade="80"/>
          <w:sz w:val="22"/>
          <w:szCs w:val="22"/>
        </w:rPr>
      </w:pPr>
    </w:p>
    <w:sectPr w:rsidR="00704118" w:rsidRPr="0074621B" w:rsidSect="00704118">
      <w:headerReference w:type="default" r:id="rId13"/>
      <w:pgSz w:w="12240" w:h="15840"/>
      <w:pgMar w:top="2268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60C7E" w:rsidRDefault="00A60C7E" w:rsidP="00D22402">
      <w:r>
        <w:separator/>
      </w:r>
    </w:p>
  </w:endnote>
  <w:endnote w:type="continuationSeparator" w:id="0">
    <w:p w:rsidR="00A60C7E" w:rsidRDefault="00A60C7E" w:rsidP="00D224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ourcesanspro">
    <w:altName w:val="Times New Roman"/>
    <w:panose1 w:val="00000000000000000000"/>
    <w:charset w:val="00"/>
    <w:family w:val="roman"/>
    <w:notTrueType/>
    <w:pitch w:val="default"/>
  </w:font>
  <w:font w:name="Lucida Grande">
    <w:charset w:val="00"/>
    <w:family w:val="auto"/>
    <w:pitch w:val="variable"/>
    <w:sig w:usb0="00000000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dobe Caslon Pro Bold">
    <w:altName w:val="Georgia"/>
    <w:charset w:val="00"/>
    <w:family w:val="auto"/>
    <w:pitch w:val="variable"/>
    <w:sig w:usb0="00000001" w:usb1="5000205B" w:usb2="00000000" w:usb3="00000000" w:csb0="0000009B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oberana Sans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60C7E" w:rsidRDefault="00A60C7E" w:rsidP="00D22402">
      <w:r>
        <w:separator/>
      </w:r>
    </w:p>
  </w:footnote>
  <w:footnote w:type="continuationSeparator" w:id="0">
    <w:p w:rsidR="00A60C7E" w:rsidRDefault="00A60C7E" w:rsidP="00D2240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5CE2" w:rsidRDefault="00B45CE2" w:rsidP="008E474F">
    <w:pPr>
      <w:pStyle w:val="Encabezado"/>
      <w:tabs>
        <w:tab w:val="clear" w:pos="4252"/>
        <w:tab w:val="clear" w:pos="8504"/>
        <w:tab w:val="left" w:pos="2154"/>
      </w:tabs>
    </w:pPr>
    <w:r>
      <w:rPr>
        <w:noProof/>
        <w:lang w:eastAsia="es-MX"/>
      </w:rPr>
      <w:drawing>
        <wp:anchor distT="0" distB="0" distL="114300" distR="114300" simplePos="0" relativeHeight="251658240" behindDoc="1" locked="0" layoutInCell="1" allowOverlap="1" wp14:anchorId="4A28DF38" wp14:editId="1D08436F">
          <wp:simplePos x="0" y="0"/>
          <wp:positionH relativeFrom="column">
            <wp:posOffset>-1028700</wp:posOffset>
          </wp:positionH>
          <wp:positionV relativeFrom="paragraph">
            <wp:posOffset>-464185</wp:posOffset>
          </wp:positionV>
          <wp:extent cx="7772400" cy="10130151"/>
          <wp:effectExtent l="0" t="0" r="0" b="5080"/>
          <wp:wrapNone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CartaCONACYT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400" cy="101301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345D34"/>
    <w:multiLevelType w:val="hybridMultilevel"/>
    <w:tmpl w:val="F0AA39BC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C70D2"/>
    <w:multiLevelType w:val="hybridMultilevel"/>
    <w:tmpl w:val="8430B114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A320DB"/>
    <w:multiLevelType w:val="hybridMultilevel"/>
    <w:tmpl w:val="26FA9BB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>
      <w:start w:val="1"/>
      <w:numFmt w:val="lowerRoman"/>
      <w:lvlText w:val="%3."/>
      <w:lvlJc w:val="right"/>
      <w:pPr>
        <w:ind w:left="2160" w:hanging="180"/>
      </w:pPr>
    </w:lvl>
    <w:lvl w:ilvl="3" w:tplc="080A000F">
      <w:start w:val="1"/>
      <w:numFmt w:val="decimal"/>
      <w:lvlText w:val="%4."/>
      <w:lvlJc w:val="left"/>
      <w:pPr>
        <w:ind w:left="2880" w:hanging="360"/>
      </w:pPr>
    </w:lvl>
    <w:lvl w:ilvl="4" w:tplc="080A0019">
      <w:start w:val="1"/>
      <w:numFmt w:val="lowerLetter"/>
      <w:lvlText w:val="%5."/>
      <w:lvlJc w:val="left"/>
      <w:pPr>
        <w:ind w:left="3600" w:hanging="360"/>
      </w:pPr>
    </w:lvl>
    <w:lvl w:ilvl="5" w:tplc="080A001B">
      <w:start w:val="1"/>
      <w:numFmt w:val="lowerRoman"/>
      <w:lvlText w:val="%6."/>
      <w:lvlJc w:val="right"/>
      <w:pPr>
        <w:ind w:left="4320" w:hanging="180"/>
      </w:pPr>
    </w:lvl>
    <w:lvl w:ilvl="6" w:tplc="080A000F">
      <w:start w:val="1"/>
      <w:numFmt w:val="decimal"/>
      <w:lvlText w:val="%7."/>
      <w:lvlJc w:val="left"/>
      <w:pPr>
        <w:ind w:left="5040" w:hanging="360"/>
      </w:pPr>
    </w:lvl>
    <w:lvl w:ilvl="7" w:tplc="080A0019">
      <w:start w:val="1"/>
      <w:numFmt w:val="lowerLetter"/>
      <w:lvlText w:val="%8."/>
      <w:lvlJc w:val="left"/>
      <w:pPr>
        <w:ind w:left="5760" w:hanging="360"/>
      </w:pPr>
    </w:lvl>
    <w:lvl w:ilvl="8" w:tplc="08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C2A115B"/>
    <w:multiLevelType w:val="hybridMultilevel"/>
    <w:tmpl w:val="056C560C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FA4056"/>
    <w:multiLevelType w:val="hybridMultilevel"/>
    <w:tmpl w:val="E2D830EC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675012B"/>
    <w:multiLevelType w:val="hybridMultilevel"/>
    <w:tmpl w:val="D452FF74"/>
    <w:lvl w:ilvl="0" w:tplc="080A000F">
      <w:start w:val="1"/>
      <w:numFmt w:val="decimal"/>
      <w:lvlText w:val="%1."/>
      <w:lvlJc w:val="left"/>
      <w:pPr>
        <w:ind w:left="1004" w:hanging="360"/>
      </w:pPr>
    </w:lvl>
    <w:lvl w:ilvl="1" w:tplc="080A0019" w:tentative="1">
      <w:start w:val="1"/>
      <w:numFmt w:val="lowerLetter"/>
      <w:lvlText w:val="%2."/>
      <w:lvlJc w:val="left"/>
      <w:pPr>
        <w:ind w:left="1724" w:hanging="360"/>
      </w:pPr>
    </w:lvl>
    <w:lvl w:ilvl="2" w:tplc="080A001B" w:tentative="1">
      <w:start w:val="1"/>
      <w:numFmt w:val="lowerRoman"/>
      <w:lvlText w:val="%3."/>
      <w:lvlJc w:val="right"/>
      <w:pPr>
        <w:ind w:left="2444" w:hanging="180"/>
      </w:pPr>
    </w:lvl>
    <w:lvl w:ilvl="3" w:tplc="080A000F" w:tentative="1">
      <w:start w:val="1"/>
      <w:numFmt w:val="decimal"/>
      <w:lvlText w:val="%4."/>
      <w:lvlJc w:val="left"/>
      <w:pPr>
        <w:ind w:left="3164" w:hanging="360"/>
      </w:pPr>
    </w:lvl>
    <w:lvl w:ilvl="4" w:tplc="080A0019" w:tentative="1">
      <w:start w:val="1"/>
      <w:numFmt w:val="lowerLetter"/>
      <w:lvlText w:val="%5."/>
      <w:lvlJc w:val="left"/>
      <w:pPr>
        <w:ind w:left="3884" w:hanging="360"/>
      </w:pPr>
    </w:lvl>
    <w:lvl w:ilvl="5" w:tplc="080A001B" w:tentative="1">
      <w:start w:val="1"/>
      <w:numFmt w:val="lowerRoman"/>
      <w:lvlText w:val="%6."/>
      <w:lvlJc w:val="right"/>
      <w:pPr>
        <w:ind w:left="4604" w:hanging="180"/>
      </w:pPr>
    </w:lvl>
    <w:lvl w:ilvl="6" w:tplc="080A000F" w:tentative="1">
      <w:start w:val="1"/>
      <w:numFmt w:val="decimal"/>
      <w:lvlText w:val="%7."/>
      <w:lvlJc w:val="left"/>
      <w:pPr>
        <w:ind w:left="5324" w:hanging="360"/>
      </w:pPr>
    </w:lvl>
    <w:lvl w:ilvl="7" w:tplc="080A0019" w:tentative="1">
      <w:start w:val="1"/>
      <w:numFmt w:val="lowerLetter"/>
      <w:lvlText w:val="%8."/>
      <w:lvlJc w:val="left"/>
      <w:pPr>
        <w:ind w:left="6044" w:hanging="360"/>
      </w:pPr>
    </w:lvl>
    <w:lvl w:ilvl="8" w:tplc="080A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63131763"/>
    <w:multiLevelType w:val="hybridMultilevel"/>
    <w:tmpl w:val="DE46A0D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D941D65"/>
    <w:multiLevelType w:val="hybridMultilevel"/>
    <w:tmpl w:val="7704725C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52A2B27"/>
    <w:multiLevelType w:val="hybridMultilevel"/>
    <w:tmpl w:val="BEBE026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67715FF"/>
    <w:multiLevelType w:val="hybridMultilevel"/>
    <w:tmpl w:val="37D68C9A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C16258F"/>
    <w:multiLevelType w:val="hybridMultilevel"/>
    <w:tmpl w:val="9E54830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9"/>
  </w:num>
  <w:num w:numId="3">
    <w:abstractNumId w:val="10"/>
  </w:num>
  <w:num w:numId="4">
    <w:abstractNumId w:val="6"/>
  </w:num>
  <w:num w:numId="5">
    <w:abstractNumId w:val="1"/>
  </w:num>
  <w:num w:numId="6">
    <w:abstractNumId w:val="2"/>
  </w:num>
  <w:num w:numId="7">
    <w:abstractNumId w:val="7"/>
  </w:num>
  <w:num w:numId="8">
    <w:abstractNumId w:val="8"/>
  </w:num>
  <w:num w:numId="9">
    <w:abstractNumId w:val="8"/>
  </w:num>
  <w:num w:numId="10">
    <w:abstractNumId w:val="5"/>
  </w:num>
  <w:num w:numId="11">
    <w:abstractNumId w:val="4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0D97"/>
    <w:rsid w:val="000101F9"/>
    <w:rsid w:val="00014ED4"/>
    <w:rsid w:val="00031A68"/>
    <w:rsid w:val="0004167F"/>
    <w:rsid w:val="00056950"/>
    <w:rsid w:val="000637E3"/>
    <w:rsid w:val="000664B1"/>
    <w:rsid w:val="00066518"/>
    <w:rsid w:val="0007031D"/>
    <w:rsid w:val="00073F92"/>
    <w:rsid w:val="000A43DC"/>
    <w:rsid w:val="000B78FC"/>
    <w:rsid w:val="000C0815"/>
    <w:rsid w:val="000C2DBB"/>
    <w:rsid w:val="000D0703"/>
    <w:rsid w:val="000D3E11"/>
    <w:rsid w:val="000E163D"/>
    <w:rsid w:val="000E2908"/>
    <w:rsid w:val="000E34E1"/>
    <w:rsid w:val="000E45EF"/>
    <w:rsid w:val="000E646E"/>
    <w:rsid w:val="000F2E96"/>
    <w:rsid w:val="000F379A"/>
    <w:rsid w:val="00111CB7"/>
    <w:rsid w:val="0012063A"/>
    <w:rsid w:val="00152A90"/>
    <w:rsid w:val="001638E1"/>
    <w:rsid w:val="001665E8"/>
    <w:rsid w:val="00167908"/>
    <w:rsid w:val="00170D86"/>
    <w:rsid w:val="00175B18"/>
    <w:rsid w:val="001809A5"/>
    <w:rsid w:val="00185CC6"/>
    <w:rsid w:val="00194A78"/>
    <w:rsid w:val="001B66CF"/>
    <w:rsid w:val="001B7A3B"/>
    <w:rsid w:val="001C1882"/>
    <w:rsid w:val="001C526D"/>
    <w:rsid w:val="001D15B2"/>
    <w:rsid w:val="001E543A"/>
    <w:rsid w:val="001E5648"/>
    <w:rsid w:val="001F4D00"/>
    <w:rsid w:val="00200403"/>
    <w:rsid w:val="00203D00"/>
    <w:rsid w:val="002103BA"/>
    <w:rsid w:val="00216732"/>
    <w:rsid w:val="002251DB"/>
    <w:rsid w:val="00241517"/>
    <w:rsid w:val="0025619E"/>
    <w:rsid w:val="00287341"/>
    <w:rsid w:val="002A7BEB"/>
    <w:rsid w:val="002B20BE"/>
    <w:rsid w:val="002B24FE"/>
    <w:rsid w:val="002E03BD"/>
    <w:rsid w:val="00312939"/>
    <w:rsid w:val="00316577"/>
    <w:rsid w:val="00326B21"/>
    <w:rsid w:val="00343734"/>
    <w:rsid w:val="00362A19"/>
    <w:rsid w:val="003714B0"/>
    <w:rsid w:val="003753F3"/>
    <w:rsid w:val="003761BB"/>
    <w:rsid w:val="003779FD"/>
    <w:rsid w:val="00386FA9"/>
    <w:rsid w:val="003B0AB2"/>
    <w:rsid w:val="003C088E"/>
    <w:rsid w:val="003D3502"/>
    <w:rsid w:val="003E380A"/>
    <w:rsid w:val="003F5F79"/>
    <w:rsid w:val="00420398"/>
    <w:rsid w:val="00427DE9"/>
    <w:rsid w:val="0043299B"/>
    <w:rsid w:val="00452ED7"/>
    <w:rsid w:val="00456F2D"/>
    <w:rsid w:val="004740A1"/>
    <w:rsid w:val="00475406"/>
    <w:rsid w:val="00483596"/>
    <w:rsid w:val="004A1802"/>
    <w:rsid w:val="004A492D"/>
    <w:rsid w:val="004A6594"/>
    <w:rsid w:val="004C00BB"/>
    <w:rsid w:val="004C0EAD"/>
    <w:rsid w:val="004C2504"/>
    <w:rsid w:val="004C2E1C"/>
    <w:rsid w:val="004D0D38"/>
    <w:rsid w:val="004D6B8D"/>
    <w:rsid w:val="004D6C4B"/>
    <w:rsid w:val="004D7191"/>
    <w:rsid w:val="004E2973"/>
    <w:rsid w:val="004E3E0B"/>
    <w:rsid w:val="004F3498"/>
    <w:rsid w:val="004F374C"/>
    <w:rsid w:val="005019D0"/>
    <w:rsid w:val="005029DC"/>
    <w:rsid w:val="005031CD"/>
    <w:rsid w:val="00504696"/>
    <w:rsid w:val="00505974"/>
    <w:rsid w:val="005117FC"/>
    <w:rsid w:val="0051191C"/>
    <w:rsid w:val="00515800"/>
    <w:rsid w:val="00516E3B"/>
    <w:rsid w:val="00517B83"/>
    <w:rsid w:val="005272DB"/>
    <w:rsid w:val="00541166"/>
    <w:rsid w:val="00541259"/>
    <w:rsid w:val="005435F3"/>
    <w:rsid w:val="005451AF"/>
    <w:rsid w:val="00557064"/>
    <w:rsid w:val="00564ED5"/>
    <w:rsid w:val="005657A8"/>
    <w:rsid w:val="00566FF6"/>
    <w:rsid w:val="00572C4A"/>
    <w:rsid w:val="00575E82"/>
    <w:rsid w:val="00577E77"/>
    <w:rsid w:val="00580F59"/>
    <w:rsid w:val="0058403A"/>
    <w:rsid w:val="005866EE"/>
    <w:rsid w:val="005901B1"/>
    <w:rsid w:val="00590661"/>
    <w:rsid w:val="005949EC"/>
    <w:rsid w:val="005B092B"/>
    <w:rsid w:val="005B527A"/>
    <w:rsid w:val="005C5F5A"/>
    <w:rsid w:val="005D31FE"/>
    <w:rsid w:val="005E6BE6"/>
    <w:rsid w:val="005F4393"/>
    <w:rsid w:val="006056B7"/>
    <w:rsid w:val="00605D81"/>
    <w:rsid w:val="0060697B"/>
    <w:rsid w:val="00615810"/>
    <w:rsid w:val="0063540F"/>
    <w:rsid w:val="00637B4D"/>
    <w:rsid w:val="00646CC2"/>
    <w:rsid w:val="00647583"/>
    <w:rsid w:val="0065022F"/>
    <w:rsid w:val="006560B1"/>
    <w:rsid w:val="00663A3D"/>
    <w:rsid w:val="006677F9"/>
    <w:rsid w:val="0066782A"/>
    <w:rsid w:val="00671FD0"/>
    <w:rsid w:val="00675173"/>
    <w:rsid w:val="00682ED8"/>
    <w:rsid w:val="00684D5F"/>
    <w:rsid w:val="006A0E16"/>
    <w:rsid w:val="006A2516"/>
    <w:rsid w:val="006A7C2C"/>
    <w:rsid w:val="006B19EC"/>
    <w:rsid w:val="006B1C64"/>
    <w:rsid w:val="006B1D25"/>
    <w:rsid w:val="006B1DF3"/>
    <w:rsid w:val="006C13F8"/>
    <w:rsid w:val="006C2BEB"/>
    <w:rsid w:val="006D0C6D"/>
    <w:rsid w:val="006D0F79"/>
    <w:rsid w:val="006D35F6"/>
    <w:rsid w:val="006D6DA9"/>
    <w:rsid w:val="006F551B"/>
    <w:rsid w:val="006F7A25"/>
    <w:rsid w:val="00704118"/>
    <w:rsid w:val="00704F0C"/>
    <w:rsid w:val="00705FE2"/>
    <w:rsid w:val="00714AF5"/>
    <w:rsid w:val="00715A15"/>
    <w:rsid w:val="00720435"/>
    <w:rsid w:val="00731941"/>
    <w:rsid w:val="00740FA9"/>
    <w:rsid w:val="00746BAF"/>
    <w:rsid w:val="007504C1"/>
    <w:rsid w:val="007517A0"/>
    <w:rsid w:val="00752A5F"/>
    <w:rsid w:val="00755DAD"/>
    <w:rsid w:val="00757A6C"/>
    <w:rsid w:val="007711ED"/>
    <w:rsid w:val="00786342"/>
    <w:rsid w:val="007945C3"/>
    <w:rsid w:val="007A1DFF"/>
    <w:rsid w:val="007A38AF"/>
    <w:rsid w:val="007A7ED8"/>
    <w:rsid w:val="007B385A"/>
    <w:rsid w:val="007B4DE9"/>
    <w:rsid w:val="007B6D45"/>
    <w:rsid w:val="007E6FBF"/>
    <w:rsid w:val="007F2E3F"/>
    <w:rsid w:val="007F473B"/>
    <w:rsid w:val="007F6131"/>
    <w:rsid w:val="007F7C43"/>
    <w:rsid w:val="0080695C"/>
    <w:rsid w:val="008076C4"/>
    <w:rsid w:val="00817F06"/>
    <w:rsid w:val="00821D75"/>
    <w:rsid w:val="008223D9"/>
    <w:rsid w:val="0082279D"/>
    <w:rsid w:val="00825BA3"/>
    <w:rsid w:val="00842311"/>
    <w:rsid w:val="0086415F"/>
    <w:rsid w:val="008649DA"/>
    <w:rsid w:val="00875FD6"/>
    <w:rsid w:val="008807AB"/>
    <w:rsid w:val="008875F3"/>
    <w:rsid w:val="00887E99"/>
    <w:rsid w:val="008A1B69"/>
    <w:rsid w:val="008B5021"/>
    <w:rsid w:val="008B706C"/>
    <w:rsid w:val="008C4ADD"/>
    <w:rsid w:val="008D6860"/>
    <w:rsid w:val="008D7F79"/>
    <w:rsid w:val="008E474F"/>
    <w:rsid w:val="008F0A88"/>
    <w:rsid w:val="0090259A"/>
    <w:rsid w:val="009057B9"/>
    <w:rsid w:val="00915320"/>
    <w:rsid w:val="00917DCC"/>
    <w:rsid w:val="0092215E"/>
    <w:rsid w:val="00930D6B"/>
    <w:rsid w:val="009332BD"/>
    <w:rsid w:val="00940784"/>
    <w:rsid w:val="0094531F"/>
    <w:rsid w:val="00957352"/>
    <w:rsid w:val="009636C6"/>
    <w:rsid w:val="00973344"/>
    <w:rsid w:val="009808DB"/>
    <w:rsid w:val="00981BAA"/>
    <w:rsid w:val="009843BE"/>
    <w:rsid w:val="0099735F"/>
    <w:rsid w:val="009A055B"/>
    <w:rsid w:val="009A1B9C"/>
    <w:rsid w:val="009A599D"/>
    <w:rsid w:val="009B13F8"/>
    <w:rsid w:val="009B2D1D"/>
    <w:rsid w:val="009C2BE2"/>
    <w:rsid w:val="009C2EC8"/>
    <w:rsid w:val="009C3E72"/>
    <w:rsid w:val="009C4F6E"/>
    <w:rsid w:val="009C5829"/>
    <w:rsid w:val="009D5507"/>
    <w:rsid w:val="009D65D5"/>
    <w:rsid w:val="009E0A31"/>
    <w:rsid w:val="00A06374"/>
    <w:rsid w:val="00A1510C"/>
    <w:rsid w:val="00A20A6E"/>
    <w:rsid w:val="00A34470"/>
    <w:rsid w:val="00A37BFA"/>
    <w:rsid w:val="00A43726"/>
    <w:rsid w:val="00A475C0"/>
    <w:rsid w:val="00A57080"/>
    <w:rsid w:val="00A60C7E"/>
    <w:rsid w:val="00A6521A"/>
    <w:rsid w:val="00A655A4"/>
    <w:rsid w:val="00A6643E"/>
    <w:rsid w:val="00A7026D"/>
    <w:rsid w:val="00A70F67"/>
    <w:rsid w:val="00A77280"/>
    <w:rsid w:val="00A8116E"/>
    <w:rsid w:val="00A83B52"/>
    <w:rsid w:val="00A97A60"/>
    <w:rsid w:val="00AA1DD6"/>
    <w:rsid w:val="00AA6EF2"/>
    <w:rsid w:val="00AB4F21"/>
    <w:rsid w:val="00AD1243"/>
    <w:rsid w:val="00AD3E26"/>
    <w:rsid w:val="00AE5538"/>
    <w:rsid w:val="00AF474F"/>
    <w:rsid w:val="00AF6124"/>
    <w:rsid w:val="00B020BB"/>
    <w:rsid w:val="00B03188"/>
    <w:rsid w:val="00B039E2"/>
    <w:rsid w:val="00B11893"/>
    <w:rsid w:val="00B22337"/>
    <w:rsid w:val="00B232C6"/>
    <w:rsid w:val="00B2482E"/>
    <w:rsid w:val="00B2687B"/>
    <w:rsid w:val="00B27744"/>
    <w:rsid w:val="00B35AF7"/>
    <w:rsid w:val="00B35B0F"/>
    <w:rsid w:val="00B45CE2"/>
    <w:rsid w:val="00B45F71"/>
    <w:rsid w:val="00B50601"/>
    <w:rsid w:val="00B536E7"/>
    <w:rsid w:val="00B62706"/>
    <w:rsid w:val="00B74774"/>
    <w:rsid w:val="00B76A3C"/>
    <w:rsid w:val="00B805CA"/>
    <w:rsid w:val="00B95AB8"/>
    <w:rsid w:val="00BA0E62"/>
    <w:rsid w:val="00BA2851"/>
    <w:rsid w:val="00BA4153"/>
    <w:rsid w:val="00BB0DF2"/>
    <w:rsid w:val="00BC1824"/>
    <w:rsid w:val="00BC2100"/>
    <w:rsid w:val="00BC4DFE"/>
    <w:rsid w:val="00BC7EC1"/>
    <w:rsid w:val="00BD0D97"/>
    <w:rsid w:val="00BD703D"/>
    <w:rsid w:val="00BF0539"/>
    <w:rsid w:val="00BF34BB"/>
    <w:rsid w:val="00BF4428"/>
    <w:rsid w:val="00C20F4E"/>
    <w:rsid w:val="00C216E5"/>
    <w:rsid w:val="00C237A3"/>
    <w:rsid w:val="00C23FD8"/>
    <w:rsid w:val="00C2649F"/>
    <w:rsid w:val="00C327A6"/>
    <w:rsid w:val="00C34D04"/>
    <w:rsid w:val="00C37B5F"/>
    <w:rsid w:val="00C44982"/>
    <w:rsid w:val="00C46435"/>
    <w:rsid w:val="00C52E60"/>
    <w:rsid w:val="00C57162"/>
    <w:rsid w:val="00C603D9"/>
    <w:rsid w:val="00C75893"/>
    <w:rsid w:val="00C80C46"/>
    <w:rsid w:val="00C87C8C"/>
    <w:rsid w:val="00C93D71"/>
    <w:rsid w:val="00C93E34"/>
    <w:rsid w:val="00C95BC2"/>
    <w:rsid w:val="00C96B73"/>
    <w:rsid w:val="00CA7EAA"/>
    <w:rsid w:val="00CB0163"/>
    <w:rsid w:val="00CB724B"/>
    <w:rsid w:val="00CC29C5"/>
    <w:rsid w:val="00CC7537"/>
    <w:rsid w:val="00CD5236"/>
    <w:rsid w:val="00CE2B52"/>
    <w:rsid w:val="00CE4DD4"/>
    <w:rsid w:val="00CF515B"/>
    <w:rsid w:val="00CF7EB9"/>
    <w:rsid w:val="00D03C6F"/>
    <w:rsid w:val="00D0545A"/>
    <w:rsid w:val="00D06730"/>
    <w:rsid w:val="00D075B3"/>
    <w:rsid w:val="00D14533"/>
    <w:rsid w:val="00D22402"/>
    <w:rsid w:val="00D43C87"/>
    <w:rsid w:val="00D4602E"/>
    <w:rsid w:val="00D57B92"/>
    <w:rsid w:val="00D60806"/>
    <w:rsid w:val="00D95503"/>
    <w:rsid w:val="00DA7776"/>
    <w:rsid w:val="00DB2458"/>
    <w:rsid w:val="00DB33A3"/>
    <w:rsid w:val="00DC1986"/>
    <w:rsid w:val="00DC4633"/>
    <w:rsid w:val="00DD021D"/>
    <w:rsid w:val="00DF50C2"/>
    <w:rsid w:val="00E01B40"/>
    <w:rsid w:val="00E15752"/>
    <w:rsid w:val="00E16F2A"/>
    <w:rsid w:val="00E17945"/>
    <w:rsid w:val="00E2159C"/>
    <w:rsid w:val="00E22F22"/>
    <w:rsid w:val="00E269C1"/>
    <w:rsid w:val="00E316A0"/>
    <w:rsid w:val="00E324FF"/>
    <w:rsid w:val="00E52C3E"/>
    <w:rsid w:val="00E550A0"/>
    <w:rsid w:val="00E56773"/>
    <w:rsid w:val="00E86D02"/>
    <w:rsid w:val="00EA3BAC"/>
    <w:rsid w:val="00EB07D1"/>
    <w:rsid w:val="00EB670D"/>
    <w:rsid w:val="00EC2B56"/>
    <w:rsid w:val="00ED288C"/>
    <w:rsid w:val="00EF17E1"/>
    <w:rsid w:val="00EF5930"/>
    <w:rsid w:val="00EF7D76"/>
    <w:rsid w:val="00F0225B"/>
    <w:rsid w:val="00F02711"/>
    <w:rsid w:val="00F066A4"/>
    <w:rsid w:val="00F16B85"/>
    <w:rsid w:val="00F21C83"/>
    <w:rsid w:val="00F21DB4"/>
    <w:rsid w:val="00F322AB"/>
    <w:rsid w:val="00F40A08"/>
    <w:rsid w:val="00F54113"/>
    <w:rsid w:val="00F70857"/>
    <w:rsid w:val="00F75962"/>
    <w:rsid w:val="00F76E13"/>
    <w:rsid w:val="00F87073"/>
    <w:rsid w:val="00F87C3E"/>
    <w:rsid w:val="00F92837"/>
    <w:rsid w:val="00F95D70"/>
    <w:rsid w:val="00F964AB"/>
    <w:rsid w:val="00F975C2"/>
    <w:rsid w:val="00FA653F"/>
    <w:rsid w:val="00FB689C"/>
    <w:rsid w:val="00FD60AA"/>
    <w:rsid w:val="00FE67AE"/>
    <w:rsid w:val="00FE7413"/>
    <w:rsid w:val="00FF32F2"/>
    <w:rsid w:val="00FF550E"/>
    <w:rsid w:val="00FF77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efaultImageDpi w14:val="300"/>
  <w15:docId w15:val="{B6611700-7199-4771-B3C7-9C724C4D98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s-MX"/>
    </w:rPr>
  </w:style>
  <w:style w:type="paragraph" w:styleId="Ttulo3">
    <w:name w:val="heading 3"/>
    <w:basedOn w:val="Normal"/>
    <w:link w:val="Ttulo3Car"/>
    <w:uiPriority w:val="9"/>
    <w:qFormat/>
    <w:rsid w:val="00DD021D"/>
    <w:pPr>
      <w:spacing w:before="375" w:after="225" w:line="450" w:lineRule="atLeast"/>
      <w:outlineLvl w:val="2"/>
    </w:pPr>
    <w:rPr>
      <w:rFonts w:ascii="sourcesanspro" w:eastAsia="Times New Roman" w:hAnsi="sourcesanspro" w:cs="Times New Roman"/>
      <w:color w:val="D45F4A"/>
      <w:sz w:val="38"/>
      <w:szCs w:val="38"/>
      <w:lang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22402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D22402"/>
  </w:style>
  <w:style w:type="paragraph" w:styleId="Piedepgina">
    <w:name w:val="footer"/>
    <w:basedOn w:val="Normal"/>
    <w:link w:val="PiedepginaCar"/>
    <w:uiPriority w:val="99"/>
    <w:unhideWhenUsed/>
    <w:rsid w:val="00D22402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D22402"/>
  </w:style>
  <w:style w:type="paragraph" w:styleId="Textodeglobo">
    <w:name w:val="Balloon Text"/>
    <w:basedOn w:val="Normal"/>
    <w:link w:val="TextodegloboCar"/>
    <w:uiPriority w:val="99"/>
    <w:semiHidden/>
    <w:unhideWhenUsed/>
    <w:rsid w:val="00D22402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22402"/>
    <w:rPr>
      <w:rFonts w:ascii="Lucida Grande" w:hAnsi="Lucida Grande"/>
      <w:sz w:val="18"/>
      <w:szCs w:val="18"/>
    </w:rPr>
  </w:style>
  <w:style w:type="paragraph" w:styleId="Prrafodelista">
    <w:name w:val="List Paragraph"/>
    <w:basedOn w:val="Normal"/>
    <w:uiPriority w:val="34"/>
    <w:qFormat/>
    <w:rsid w:val="0025619E"/>
    <w:pPr>
      <w:ind w:left="720"/>
      <w:contextualSpacing/>
    </w:pPr>
  </w:style>
  <w:style w:type="table" w:styleId="Tablaconcuadrcula">
    <w:name w:val="Table Grid"/>
    <w:basedOn w:val="Tablanormal"/>
    <w:uiPriority w:val="59"/>
    <w:rsid w:val="00FF774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-nfasis3">
    <w:name w:val="Light List Accent 3"/>
    <w:basedOn w:val="Tablanormal"/>
    <w:uiPriority w:val="61"/>
    <w:rsid w:val="00AB4F21"/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paragraph" w:styleId="Sinespaciado">
    <w:name w:val="No Spacing"/>
    <w:uiPriority w:val="1"/>
    <w:qFormat/>
    <w:rsid w:val="00EF5930"/>
  </w:style>
  <w:style w:type="table" w:styleId="Sombreadomedio1-nfasis1">
    <w:name w:val="Medium Shading 1 Accent 1"/>
    <w:basedOn w:val="Tablanormal"/>
    <w:uiPriority w:val="63"/>
    <w:rsid w:val="00EF5930"/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Nmerodepgina">
    <w:name w:val="page number"/>
    <w:basedOn w:val="Fuentedeprrafopredeter"/>
    <w:uiPriority w:val="99"/>
    <w:unhideWhenUsed/>
    <w:rsid w:val="009808DB"/>
  </w:style>
  <w:style w:type="character" w:styleId="Hipervnculo">
    <w:name w:val="Hyperlink"/>
    <w:basedOn w:val="Fuentedeprrafopredeter"/>
    <w:uiPriority w:val="99"/>
    <w:unhideWhenUsed/>
    <w:rsid w:val="00786342"/>
    <w:rPr>
      <w:color w:val="0000FF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786342"/>
    <w:rPr>
      <w:color w:val="800080" w:themeColor="followedHyperlink"/>
      <w:u w:val="single"/>
    </w:rPr>
  </w:style>
  <w:style w:type="paragraph" w:customStyle="1" w:styleId="Default">
    <w:name w:val="Default"/>
    <w:rsid w:val="00BF4428"/>
    <w:pPr>
      <w:autoSpaceDE w:val="0"/>
      <w:autoSpaceDN w:val="0"/>
      <w:adjustRightInd w:val="0"/>
    </w:pPr>
    <w:rPr>
      <w:rFonts w:ascii="Arial" w:hAnsi="Arial" w:cs="Arial"/>
      <w:color w:val="000000"/>
      <w:lang w:val="es-MX"/>
    </w:rPr>
  </w:style>
  <w:style w:type="character" w:customStyle="1" w:styleId="Ttulo3Car">
    <w:name w:val="Título 3 Car"/>
    <w:basedOn w:val="Fuentedeprrafopredeter"/>
    <w:link w:val="Ttulo3"/>
    <w:uiPriority w:val="9"/>
    <w:rsid w:val="00DD021D"/>
    <w:rPr>
      <w:rFonts w:ascii="sourcesanspro" w:eastAsia="Times New Roman" w:hAnsi="sourcesanspro" w:cs="Times New Roman"/>
      <w:color w:val="D45F4A"/>
      <w:sz w:val="38"/>
      <w:szCs w:val="38"/>
      <w:lang w:val="es-MX"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973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6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07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4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40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5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64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emf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suarios\debra\Escritorio\AAA-INFORME%20Y%20METAS%20SEPTIEMBRE%202017\PLANTILLA%20NOTA%20METODOL&#211;GICA-MEDIOS%20DE%20VERIFICACI&#211;N.dotx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337D1BAC4C98E448710BE787AFA9316" ma:contentTypeVersion="6" ma:contentTypeDescription="Crear nuevo documento." ma:contentTypeScope="" ma:versionID="48392abbee7bf5270675da2aaaa79bd1">
  <xsd:schema xmlns:xsd="http://www.w3.org/2001/XMLSchema" xmlns:xs="http://www.w3.org/2001/XMLSchema" xmlns:p="http://schemas.microsoft.com/office/2006/metadata/properties" xmlns:ns2="1cc3f603-284b-4333-a315-fee5013cdd4b" targetNamespace="http://schemas.microsoft.com/office/2006/metadata/properties" ma:root="true" ma:fieldsID="8be41209ca4c7a57afc686fd3ff4140e" ns2:_="">
    <xsd:import namespace="1cc3f603-284b-4333-a315-fee5013cdd4b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c3f603-284b-4333-a315-fee5013cdd4b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Valor de Id. de documento" ma:description="El valor del identificador de documento asignado a este elemento." ma:internalName="_dlc_DocId" ma:readOnly="true">
      <xsd:simpleType>
        <xsd:restriction base="dms:Text"/>
      </xsd:simpleType>
    </xsd:element>
    <xsd:element name="_dlc_DocIdUrl" ma:index="9" nillable="true" ma:displayName="Id. de documento" ma:description="Vínculo permanente a este documento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Identificador persistente" ma:description="Mantener el identificador al agregar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1cc3f603-284b-4333-a315-fee5013cdd4b">H6ZYT34SJH3R-170-2</_dlc_DocId>
    <_dlc_DocIdUrl xmlns="1cc3f603-284b-4333-a315-fee5013cdd4b">
      <Url>http://comunidadconacyt/UTPCIE/DDDCyT/_layouts/DocIdRedir.aspx?ID=H6ZYT34SJH3R-170-2</Url>
      <Description>H6ZYT34SJH3R-170-2</Description>
    </_dlc_DocIdUrl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Assembly>Microsoft.Office.DocumentManagement, Version=14.0.0.0, Culture=neutral, PublicKeyToken=71e9bce111e9429c</Assembly>
    <Class>Microsoft.Office.DocumentManagement.Internal.DocIdHandler</Class>
    <Data/>
    <Filter/>
  </Receiver>
</spe:Receiver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6EEF55-A229-48A1-A1B6-55D7281F418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c3f603-284b-4333-a315-fee5013cdd4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BDD47F3-B5B7-4CAC-A802-83AC76C54C57}">
  <ds:schemaRefs>
    <ds:schemaRef ds:uri="http://schemas.microsoft.com/office/2006/metadata/properties"/>
    <ds:schemaRef ds:uri="http://schemas.microsoft.com/office/infopath/2007/PartnerControls"/>
    <ds:schemaRef ds:uri="1cc3f603-284b-4333-a315-fee5013cdd4b"/>
  </ds:schemaRefs>
</ds:datastoreItem>
</file>

<file path=customXml/itemProps3.xml><?xml version="1.0" encoding="utf-8"?>
<ds:datastoreItem xmlns:ds="http://schemas.openxmlformats.org/officeDocument/2006/customXml" ds:itemID="{79B2D818-3C85-4F78-A77D-04B1A4ACC68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076364E-2E7C-4B00-A38B-BEB4D2ADC79D}">
  <ds:schemaRefs>
    <ds:schemaRef ds:uri="http://schemas.microsoft.com/sharepoint/events"/>
  </ds:schemaRefs>
</ds:datastoreItem>
</file>

<file path=customXml/itemProps5.xml><?xml version="1.0" encoding="utf-8"?>
<ds:datastoreItem xmlns:ds="http://schemas.openxmlformats.org/officeDocument/2006/customXml" ds:itemID="{4BCE26C1-C776-446F-B226-A164C731DE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PLANTILLA NOTA METODOLÓGICA-MEDIOS DE VERIFICACIÓN</Template>
  <TotalTime>1</TotalTime>
  <Pages>1</Pages>
  <Words>61</Words>
  <Characters>338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SEMARNAT</Company>
  <LinksUpToDate>false</LinksUpToDate>
  <CharactersWithSpaces>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Janov Aida Debra Haber Borsuk</dc:creator>
  <cp:lastModifiedBy>Lap18 ATA</cp:lastModifiedBy>
  <cp:revision>2</cp:revision>
  <cp:lastPrinted>2017-01-17T18:21:00Z</cp:lastPrinted>
  <dcterms:created xsi:type="dcterms:W3CDTF">2017-11-07T01:05:00Z</dcterms:created>
  <dcterms:modified xsi:type="dcterms:W3CDTF">2017-11-07T01:05:00Z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ItemGuid">
    <vt:lpwstr>c6d01ea4-eaad-4bdb-97be-3696358e4562</vt:lpwstr>
  </property>
  <property fmtid="{D5CDD505-2E9C-101B-9397-08002B2CF9AE}" pid="3" name="ContentTypeId">
    <vt:lpwstr>0x010100D337D1BAC4C98E448710BE787AFA9316</vt:lpwstr>
  </property>
</Properties>
</file>